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65B" w:rsidRDefault="00DF1B2D" w:rsidP="00A70FD2">
      <w:pPr>
        <w:ind w:right="-56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1443355" cy="1007745"/>
            <wp:effectExtent l="0" t="0" r="0" b="0"/>
            <wp:wrapSquare wrapText="bothSides"/>
            <wp:docPr id="2" name="Imagem 1" descr="FMEM-1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MEM-1-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3355" cy="1007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1666D" w:rsidRPr="005E5D1E" w:rsidRDefault="0031666D" w:rsidP="00257B3E">
      <w:pPr>
        <w:spacing w:line="360" w:lineRule="auto"/>
        <w:ind w:left="5103" w:right="-567"/>
        <w:rPr>
          <w:rFonts w:ascii="Verdana" w:hAnsi="Verdana" w:cs="Arial"/>
          <w:sz w:val="18"/>
          <w:szCs w:val="18"/>
        </w:rPr>
      </w:pPr>
      <w:r w:rsidRPr="005E5D1E">
        <w:rPr>
          <w:rFonts w:ascii="Verdana" w:hAnsi="Verdana" w:cs="Arial"/>
          <w:sz w:val="18"/>
          <w:szCs w:val="18"/>
        </w:rPr>
        <w:t>Ex.</w:t>
      </w:r>
      <w:r w:rsidR="001F1113" w:rsidRPr="005E5D1E">
        <w:rPr>
          <w:rFonts w:ascii="Verdana" w:hAnsi="Verdana" w:cs="Arial"/>
          <w:sz w:val="18"/>
          <w:szCs w:val="18"/>
        </w:rPr>
        <w:t xml:space="preserve"> </w:t>
      </w:r>
      <w:proofErr w:type="gramStart"/>
      <w:r w:rsidRPr="005E5D1E">
        <w:rPr>
          <w:rFonts w:ascii="Verdana" w:hAnsi="Verdana" w:cs="Arial"/>
          <w:sz w:val="18"/>
          <w:szCs w:val="18"/>
          <w:vertAlign w:val="superscript"/>
        </w:rPr>
        <w:t>mo</w:t>
      </w:r>
      <w:proofErr w:type="gramEnd"/>
      <w:r w:rsidRPr="005E5D1E">
        <w:rPr>
          <w:rFonts w:ascii="Verdana" w:hAnsi="Verdana" w:cs="Arial"/>
          <w:sz w:val="18"/>
          <w:szCs w:val="18"/>
        </w:rPr>
        <w:t xml:space="preserve"> Senhor </w:t>
      </w:r>
    </w:p>
    <w:p w:rsidR="0031666D" w:rsidRPr="005E5D1E" w:rsidRDefault="0031666D" w:rsidP="001C2A49">
      <w:pPr>
        <w:pStyle w:val="Cabealho2"/>
        <w:spacing w:line="360" w:lineRule="auto"/>
        <w:ind w:left="5103" w:right="566"/>
        <w:rPr>
          <w:rFonts w:ascii="Verdana" w:hAnsi="Verdana" w:cs="Arial"/>
          <w:b w:val="0"/>
          <w:sz w:val="18"/>
          <w:szCs w:val="18"/>
        </w:rPr>
      </w:pPr>
      <w:r w:rsidRPr="005E5D1E">
        <w:rPr>
          <w:rFonts w:ascii="Verdana" w:hAnsi="Verdana" w:cs="Arial"/>
          <w:b w:val="0"/>
          <w:sz w:val="18"/>
          <w:szCs w:val="18"/>
        </w:rPr>
        <w:t>Presidente da Câmara Municipal de Leiria</w:t>
      </w:r>
    </w:p>
    <w:p w:rsidR="00D5484F" w:rsidRPr="005E5D1E" w:rsidRDefault="00D5484F" w:rsidP="00257B3E">
      <w:pPr>
        <w:spacing w:line="360" w:lineRule="auto"/>
        <w:ind w:left="5103" w:right="-852"/>
        <w:rPr>
          <w:rFonts w:ascii="Verdana" w:hAnsi="Verdana" w:cs="Arial"/>
          <w:sz w:val="18"/>
          <w:szCs w:val="18"/>
        </w:rPr>
      </w:pPr>
      <w:r w:rsidRPr="005E5D1E">
        <w:rPr>
          <w:rFonts w:ascii="Verdana" w:hAnsi="Verdana" w:cs="Arial"/>
          <w:sz w:val="18"/>
          <w:szCs w:val="18"/>
        </w:rPr>
        <w:t>Largo da Republica</w:t>
      </w:r>
    </w:p>
    <w:p w:rsidR="00D5484F" w:rsidRPr="005E5D1E" w:rsidRDefault="00D5484F" w:rsidP="00257B3E">
      <w:pPr>
        <w:spacing w:line="360" w:lineRule="auto"/>
        <w:ind w:left="5103"/>
        <w:rPr>
          <w:rFonts w:ascii="Verdana" w:hAnsi="Verdana" w:cs="Arial"/>
          <w:sz w:val="18"/>
          <w:szCs w:val="18"/>
        </w:rPr>
      </w:pPr>
      <w:r w:rsidRPr="005E5D1E">
        <w:rPr>
          <w:rFonts w:ascii="Verdana" w:hAnsi="Verdana" w:cs="Arial"/>
          <w:sz w:val="18"/>
          <w:szCs w:val="18"/>
        </w:rPr>
        <w:t>2414 – 006 Leiria</w:t>
      </w:r>
    </w:p>
    <w:p w:rsidR="0031666D" w:rsidRPr="003B0D80" w:rsidRDefault="0031666D" w:rsidP="00257B3E">
      <w:pPr>
        <w:spacing w:line="360" w:lineRule="auto"/>
        <w:ind w:left="4536" w:right="-568"/>
        <w:rPr>
          <w:rFonts w:ascii="Verdana" w:hAnsi="Verdana" w:cs="Arial"/>
          <w:b/>
          <w:sz w:val="16"/>
          <w:szCs w:val="16"/>
        </w:rPr>
      </w:pPr>
    </w:p>
    <w:p w:rsidR="00830561" w:rsidRDefault="00362DAA" w:rsidP="00467E89">
      <w:pPr>
        <w:pStyle w:val="Cabealho6"/>
        <w:rPr>
          <w:rFonts w:ascii="Verdana" w:hAnsi="Verdana"/>
          <w:sz w:val="18"/>
          <w:szCs w:val="18"/>
        </w:rPr>
      </w:pPr>
      <w:r w:rsidRPr="00581651">
        <w:rPr>
          <w:rFonts w:ascii="Verdana" w:hAnsi="Verdana"/>
          <w:sz w:val="18"/>
          <w:szCs w:val="18"/>
        </w:rPr>
        <w:t>Candidatura ao Fundo Municipal de Emergência Social</w:t>
      </w:r>
    </w:p>
    <w:p w:rsidR="00ED32F6" w:rsidRDefault="00ED32F6" w:rsidP="00ED32F6"/>
    <w:p w:rsidR="00ED32F6" w:rsidRPr="00ED32F6" w:rsidRDefault="00ED32F6" w:rsidP="00ED32F6">
      <w:pPr>
        <w:spacing w:after="120"/>
      </w:pPr>
      <w:r>
        <w:rPr>
          <w:rFonts w:ascii="Verdana" w:hAnsi="Verdana"/>
          <w:b/>
          <w:sz w:val="18"/>
          <w:szCs w:val="18"/>
        </w:rPr>
        <w:t>1 –</w:t>
      </w:r>
      <w:r w:rsidRPr="00976BB0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>Pessoas Singulares/Agregados Familiares</w:t>
      </w:r>
    </w:p>
    <w:p w:rsidR="002F7DA0" w:rsidRDefault="0020056E" w:rsidP="002F7DA0">
      <w:pPr>
        <w:pStyle w:val="PargrafodaLista"/>
        <w:ind w:left="360"/>
        <w:rPr>
          <w:rFonts w:ascii="Verdana" w:hAnsi="Verdana"/>
          <w:b/>
          <w:sz w:val="18"/>
          <w:szCs w:val="18"/>
        </w:rPr>
      </w:pPr>
      <w:r>
        <w:rPr>
          <w:rFonts w:ascii="Verdana" w:hAnsi="Verdana" w:cs="Arial"/>
          <w:caps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-274955</wp:posOffset>
                </wp:positionH>
                <wp:positionV relativeFrom="paragraph">
                  <wp:posOffset>17780</wp:posOffset>
                </wp:positionV>
                <wp:extent cx="6795770" cy="7334885"/>
                <wp:effectExtent l="10795" t="8255" r="13335" b="1016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95770" cy="7334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3787" w:rsidRPr="002F7DA0" w:rsidRDefault="002F7DA0" w:rsidP="00C8686A">
                            <w:pPr>
                              <w:pStyle w:val="PargrafodaLista"/>
                              <w:numPr>
                                <w:ilvl w:val="0"/>
                                <w:numId w:val="22"/>
                              </w:numPr>
                              <w:spacing w:after="10" w:line="360" w:lineRule="auto"/>
                              <w:ind w:left="426" w:firstLine="141"/>
                              <w:jc w:val="both"/>
                              <w:rPr>
                                <w:rFonts w:ascii="Verdana" w:hAnsi="Verdana" w:cs="Arial"/>
                                <w:b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2F7DA0">
                              <w:rPr>
                                <w:rFonts w:ascii="Verdana" w:hAnsi="Verdana" w:cs="Arial"/>
                                <w:b/>
                                <w:sz w:val="18"/>
                                <w:szCs w:val="18"/>
                                <w:u w:val="single"/>
                              </w:rPr>
                              <w:t>Identificação</w:t>
                            </w:r>
                          </w:p>
                          <w:p w:rsidR="002F7DA0" w:rsidRDefault="001628CC" w:rsidP="00CB79A0">
                            <w:pPr>
                              <w:spacing w:after="120" w:line="360" w:lineRule="auto"/>
                              <w:jc w:val="both"/>
                              <w:rPr>
                                <w:rFonts w:ascii="Verdana" w:hAnsi="Verdana" w:cs="Arial"/>
                              </w:rPr>
                            </w:pPr>
                            <w:r>
                              <w:rPr>
                                <w:rFonts w:ascii="Verdana" w:hAnsi="Verdana" w:cs="Arial"/>
                              </w:rPr>
                              <w:t>Nome:_</w:t>
                            </w:r>
                            <w:r w:rsidR="00B83787" w:rsidRPr="00362DAA">
                              <w:rPr>
                                <w:rFonts w:ascii="Verdana" w:hAnsi="Verdana" w:cs="Arial"/>
                              </w:rPr>
                              <w:t>___________________________________________________________________</w:t>
                            </w:r>
                            <w:r>
                              <w:rPr>
                                <w:rFonts w:ascii="Verdana" w:hAnsi="Verdana" w:cs="Arial"/>
                              </w:rPr>
                              <w:t>,</w:t>
                            </w:r>
                            <w:r w:rsidR="00B83787" w:rsidRPr="00362DAA">
                              <w:rPr>
                                <w:rFonts w:ascii="Verdana" w:hAnsi="Verdana" w:cs="Arial"/>
                              </w:rPr>
                              <w:t xml:space="preserve">com o Bilhete de Identidade / Cartão de Cidadão n.º _______________, Numero de Identificação Fiscal _______________, residente em (Rua, Av., </w:t>
                            </w:r>
                            <w:proofErr w:type="spellStart"/>
                            <w:proofErr w:type="gramStart"/>
                            <w:r w:rsidR="00B83787" w:rsidRPr="00362DAA">
                              <w:rPr>
                                <w:rFonts w:ascii="Verdana" w:hAnsi="Verdana" w:cs="Arial"/>
                              </w:rPr>
                              <w:t>etc</w:t>
                            </w:r>
                            <w:proofErr w:type="spellEnd"/>
                            <w:r w:rsidR="00B83787" w:rsidRPr="00362DAA">
                              <w:rPr>
                                <w:rFonts w:ascii="Verdana" w:hAnsi="Verdana" w:cs="Arial"/>
                              </w:rPr>
                              <w:t>,)___________________________</w:t>
                            </w:r>
                            <w:proofErr w:type="gramEnd"/>
                            <w:r w:rsidR="00B83787" w:rsidRPr="00362DAA">
                              <w:rPr>
                                <w:rFonts w:ascii="Verdana" w:hAnsi="Verdana" w:cs="Arial"/>
                              </w:rPr>
                              <w:t xml:space="preserve">, n.º/Andar______ na localidade de ____________________________, Código Postal ______ – _____ freguesia de ________________________ concelho de ______________, telefone n.º________________, vem apresentar  a V.ª Exa. a sua candidatura tendo em conta o disposto no artigo </w:t>
                            </w:r>
                            <w:r w:rsidR="00B83787">
                              <w:rPr>
                                <w:rFonts w:ascii="Verdana" w:hAnsi="Verdana" w:cs="Arial"/>
                              </w:rPr>
                              <w:t>9</w:t>
                            </w:r>
                            <w:r w:rsidR="00B83787" w:rsidRPr="00362DAA">
                              <w:rPr>
                                <w:rFonts w:ascii="Verdana" w:hAnsi="Verdana" w:cs="Arial"/>
                              </w:rPr>
                              <w:t xml:space="preserve">.º do Regulamento </w:t>
                            </w:r>
                            <w:r w:rsidR="00B83787">
                              <w:rPr>
                                <w:rFonts w:ascii="Verdana" w:hAnsi="Verdana" w:cs="Arial"/>
                              </w:rPr>
                              <w:t>do Fundo Municipal de Emergência Social</w:t>
                            </w:r>
                            <w:r w:rsidR="00B83787" w:rsidRPr="00362DAA">
                              <w:rPr>
                                <w:rFonts w:ascii="Verdana" w:hAnsi="Verdana" w:cs="Arial"/>
                              </w:rPr>
                              <w:t>.</w:t>
                            </w:r>
                          </w:p>
                          <w:p w:rsidR="00B83787" w:rsidRPr="002F7DA0" w:rsidRDefault="00B83787" w:rsidP="00C8686A">
                            <w:pPr>
                              <w:pStyle w:val="PargrafodaLista"/>
                              <w:numPr>
                                <w:ilvl w:val="0"/>
                                <w:numId w:val="22"/>
                              </w:numPr>
                              <w:spacing w:after="10" w:line="360" w:lineRule="auto"/>
                              <w:ind w:left="426" w:firstLine="141"/>
                              <w:jc w:val="both"/>
                              <w:rPr>
                                <w:rFonts w:ascii="Verdana" w:hAnsi="Verdana" w:cs="Arial"/>
                                <w:sz w:val="20"/>
                                <w:szCs w:val="20"/>
                              </w:rPr>
                            </w:pPr>
                            <w:r w:rsidRPr="002F7DA0">
                              <w:rPr>
                                <w:rFonts w:ascii="Verdana" w:hAnsi="Verdana" w:cs="Arial"/>
                                <w:b/>
                                <w:sz w:val="18"/>
                                <w:szCs w:val="18"/>
                                <w:u w:val="single"/>
                              </w:rPr>
                              <w:t>Área de Apoio a que se candidata:</w:t>
                            </w:r>
                          </w:p>
                          <w:p w:rsidR="00B83787" w:rsidRPr="0020056E" w:rsidRDefault="00B83787" w:rsidP="00CB79A0">
                            <w:pPr>
                              <w:pStyle w:val="PargrafodaLista"/>
                              <w:numPr>
                                <w:ilvl w:val="0"/>
                                <w:numId w:val="8"/>
                              </w:numPr>
                              <w:spacing w:after="120" w:line="360" w:lineRule="auto"/>
                              <w:ind w:firstLine="142"/>
                              <w:jc w:val="both"/>
                              <w:rPr>
                                <w:rFonts w:ascii="Verdana" w:hAnsi="Verdana" w:cs="Arial"/>
                                <w:sz w:val="18"/>
                                <w:szCs w:val="18"/>
                              </w:rPr>
                            </w:pPr>
                            <w:r w:rsidRPr="0020056E">
                              <w:rPr>
                                <w:rFonts w:ascii="Verdana" w:hAnsi="Verdana" w:cs="Arial"/>
                                <w:sz w:val="18"/>
                                <w:szCs w:val="18"/>
                              </w:rPr>
                              <w:t>Apoio Alimentar</w:t>
                            </w:r>
                          </w:p>
                          <w:p w:rsidR="00B83787" w:rsidRPr="0020056E" w:rsidRDefault="00B83787" w:rsidP="00CB79A0">
                            <w:pPr>
                              <w:pStyle w:val="PargrafodaLista"/>
                              <w:numPr>
                                <w:ilvl w:val="0"/>
                                <w:numId w:val="8"/>
                              </w:numPr>
                              <w:spacing w:after="120" w:line="360" w:lineRule="auto"/>
                              <w:ind w:firstLine="142"/>
                              <w:jc w:val="both"/>
                              <w:rPr>
                                <w:rFonts w:ascii="Verdana" w:hAnsi="Verdana" w:cs="Arial"/>
                                <w:sz w:val="18"/>
                                <w:szCs w:val="18"/>
                              </w:rPr>
                            </w:pPr>
                            <w:r w:rsidRPr="0020056E">
                              <w:rPr>
                                <w:rFonts w:ascii="Verdana" w:hAnsi="Verdana" w:cs="Arial"/>
                                <w:sz w:val="18"/>
                                <w:szCs w:val="18"/>
                              </w:rPr>
                              <w:t>Saúde</w:t>
                            </w:r>
                          </w:p>
                          <w:p w:rsidR="00B83787" w:rsidRPr="0020056E" w:rsidRDefault="00B83787" w:rsidP="00CB79A0">
                            <w:pPr>
                              <w:pStyle w:val="PargrafodaLista"/>
                              <w:numPr>
                                <w:ilvl w:val="0"/>
                                <w:numId w:val="8"/>
                              </w:numPr>
                              <w:spacing w:after="120" w:line="360" w:lineRule="auto"/>
                              <w:ind w:firstLine="142"/>
                              <w:jc w:val="both"/>
                              <w:rPr>
                                <w:rFonts w:ascii="Verdana" w:hAnsi="Verdana" w:cs="Arial"/>
                                <w:sz w:val="18"/>
                                <w:szCs w:val="18"/>
                              </w:rPr>
                            </w:pPr>
                            <w:r w:rsidRPr="0020056E">
                              <w:rPr>
                                <w:rFonts w:ascii="Verdana" w:hAnsi="Verdana" w:cs="Arial"/>
                                <w:sz w:val="18"/>
                                <w:szCs w:val="18"/>
                              </w:rPr>
                              <w:t>Habitação</w:t>
                            </w:r>
                          </w:p>
                          <w:p w:rsidR="00B83787" w:rsidRDefault="00B83787" w:rsidP="00CB79A0">
                            <w:pPr>
                              <w:pStyle w:val="PargrafodaLista"/>
                              <w:numPr>
                                <w:ilvl w:val="0"/>
                                <w:numId w:val="8"/>
                              </w:numPr>
                              <w:spacing w:after="120" w:line="360" w:lineRule="auto"/>
                              <w:ind w:firstLine="142"/>
                              <w:jc w:val="both"/>
                              <w:rPr>
                                <w:rFonts w:ascii="Verdana" w:hAnsi="Verdana" w:cs="Arial"/>
                              </w:rPr>
                            </w:pPr>
                            <w:r w:rsidRPr="0020056E">
                              <w:rPr>
                                <w:rFonts w:ascii="Verdana" w:hAnsi="Verdana" w:cs="Arial"/>
                                <w:sz w:val="18"/>
                                <w:szCs w:val="18"/>
                              </w:rPr>
                              <w:t>Outra área.</w:t>
                            </w:r>
                            <w:r w:rsidRPr="00581651">
                              <w:rPr>
                                <w:rFonts w:ascii="Verdana" w:hAnsi="Verdana" w:cs="Arial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81651">
                              <w:rPr>
                                <w:rFonts w:ascii="Verdana" w:hAnsi="Verdana" w:cs="Arial"/>
                                <w:sz w:val="18"/>
                                <w:szCs w:val="18"/>
                              </w:rPr>
                              <w:t>Especifique</w:t>
                            </w:r>
                            <w:r w:rsidRPr="00581651">
                              <w:rPr>
                                <w:rFonts w:ascii="Verdana" w:hAnsi="Verdana" w:cs="Arial"/>
                              </w:rPr>
                              <w:t>:_____________________________________________</w:t>
                            </w:r>
                          </w:p>
                          <w:p w:rsidR="00B83787" w:rsidRPr="002F7DA0" w:rsidRDefault="002F7DA0" w:rsidP="00CB79A0">
                            <w:pPr>
                              <w:pStyle w:val="PargrafodaLista"/>
                              <w:numPr>
                                <w:ilvl w:val="0"/>
                                <w:numId w:val="22"/>
                              </w:numPr>
                              <w:spacing w:after="120" w:line="360" w:lineRule="auto"/>
                              <w:ind w:left="426" w:firstLine="141"/>
                              <w:jc w:val="both"/>
                              <w:rPr>
                                <w:rFonts w:ascii="Verdana" w:hAnsi="Verdana" w:cs="Arial"/>
                                <w:b/>
                                <w:sz w:val="18"/>
                                <w:szCs w:val="18"/>
                                <w:u w:val="single"/>
                              </w:rPr>
                            </w:pPr>
                            <w:r>
                              <w:rPr>
                                <w:rFonts w:ascii="Verdana" w:hAnsi="Verdana" w:cs="Arial"/>
                                <w:b/>
                                <w:sz w:val="18"/>
                                <w:szCs w:val="18"/>
                                <w:u w:val="single"/>
                              </w:rPr>
                              <w:t>Composição do Agregado Familiar</w:t>
                            </w:r>
                          </w:p>
                          <w:tbl>
                            <w:tblPr>
                              <w:tblW w:w="1059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02"/>
                              <w:gridCol w:w="1950"/>
                              <w:gridCol w:w="1418"/>
                              <w:gridCol w:w="1168"/>
                              <w:gridCol w:w="1274"/>
                              <w:gridCol w:w="1418"/>
                              <w:gridCol w:w="1417"/>
                              <w:gridCol w:w="1351"/>
                            </w:tblGrid>
                            <w:tr w:rsidR="00B83787" w:rsidRPr="00362DAA" w:rsidTr="00B83787">
                              <w:tc>
                                <w:tcPr>
                                  <w:tcW w:w="602" w:type="dxa"/>
                                  <w:vAlign w:val="center"/>
                                </w:tcPr>
                                <w:p w:rsidR="00B83787" w:rsidRPr="00362DAA" w:rsidRDefault="00B83787" w:rsidP="00C8686A">
                                  <w:pPr>
                                    <w:spacing w:after="10" w:line="360" w:lineRule="auto"/>
                                    <w:ind w:firstLine="141"/>
                                    <w:jc w:val="both"/>
                                    <w:rPr>
                                      <w:rFonts w:ascii="Verdana" w:hAnsi="Verdana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50" w:type="dxa"/>
                                  <w:vAlign w:val="center"/>
                                </w:tcPr>
                                <w:p w:rsidR="00B83787" w:rsidRPr="001C2A49" w:rsidRDefault="00B83787" w:rsidP="00C8686A">
                                  <w:pPr>
                                    <w:spacing w:after="10" w:line="360" w:lineRule="auto"/>
                                    <w:ind w:firstLine="141"/>
                                    <w:jc w:val="center"/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</w:pPr>
                                  <w:r w:rsidRPr="001C2A49"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  <w:t>Nome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vAlign w:val="center"/>
                                </w:tcPr>
                                <w:p w:rsidR="00B83787" w:rsidRPr="001C2A49" w:rsidRDefault="00B83787" w:rsidP="00C8686A">
                                  <w:pPr>
                                    <w:spacing w:after="10" w:line="360" w:lineRule="auto"/>
                                    <w:ind w:firstLine="141"/>
                                    <w:jc w:val="center"/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</w:pPr>
                                  <w:r w:rsidRPr="001C2A49"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  <w:t>Parentesco com o/a candidato/a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vAlign w:val="center"/>
                                </w:tcPr>
                                <w:p w:rsidR="00B83787" w:rsidRPr="001C2A49" w:rsidRDefault="00B83787" w:rsidP="00C8686A">
                                  <w:pPr>
                                    <w:spacing w:after="10" w:line="360" w:lineRule="auto"/>
                                    <w:ind w:firstLine="141"/>
                                    <w:jc w:val="center"/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</w:pPr>
                                  <w:r w:rsidRPr="001C2A49"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  <w:t>Número de Identificação Fiscal</w:t>
                                  </w:r>
                                </w:p>
                              </w:tc>
                              <w:tc>
                                <w:tcPr>
                                  <w:tcW w:w="1274" w:type="dxa"/>
                                  <w:vAlign w:val="center"/>
                                </w:tcPr>
                                <w:p w:rsidR="00B83787" w:rsidRPr="001C2A49" w:rsidRDefault="00B83787" w:rsidP="00C8686A">
                                  <w:pPr>
                                    <w:pStyle w:val="Avanodecorpodetexto3"/>
                                    <w:tabs>
                                      <w:tab w:val="left" w:pos="0"/>
                                      <w:tab w:val="left" w:pos="10065"/>
                                    </w:tabs>
                                    <w:ind w:left="0" w:right="-108" w:firstLine="141"/>
                                    <w:jc w:val="center"/>
                                    <w:rPr>
                                      <w:rFonts w:ascii="Verdana" w:hAnsi="Verdana" w:cs="Arial"/>
                                    </w:rPr>
                                  </w:pPr>
                                  <w:r w:rsidRPr="001C2A49">
                                    <w:rPr>
                                      <w:rFonts w:ascii="Verdana" w:hAnsi="Verdana" w:cs="Arial"/>
                                    </w:rPr>
                                    <w:t>Bilhete de Identidade/</w:t>
                                  </w:r>
                                </w:p>
                                <w:p w:rsidR="00B83787" w:rsidRPr="001C2A49" w:rsidRDefault="00B83787" w:rsidP="00C8686A">
                                  <w:pPr>
                                    <w:spacing w:after="10" w:line="360" w:lineRule="auto"/>
                                    <w:ind w:firstLine="141"/>
                                    <w:jc w:val="center"/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</w:pPr>
                                  <w:r w:rsidRPr="001C2A49"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  <w:t>Cartão de Cidadão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vAlign w:val="center"/>
                                </w:tcPr>
                                <w:p w:rsidR="00B83787" w:rsidRPr="001C2A49" w:rsidRDefault="00B83787" w:rsidP="00C8686A">
                                  <w:pPr>
                                    <w:spacing w:after="10" w:line="360" w:lineRule="auto"/>
                                    <w:ind w:firstLine="141"/>
                                    <w:jc w:val="center"/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</w:pPr>
                                  <w:r w:rsidRPr="001C2A49"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  <w:t>Data de Nascimento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B83787" w:rsidRPr="001C2A49" w:rsidRDefault="00B83787" w:rsidP="00C8686A">
                                  <w:pPr>
                                    <w:tabs>
                                      <w:tab w:val="left" w:pos="743"/>
                                    </w:tabs>
                                    <w:spacing w:after="10" w:line="360" w:lineRule="auto"/>
                                    <w:ind w:firstLine="141"/>
                                    <w:jc w:val="center"/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B83787" w:rsidRPr="001C2A49" w:rsidRDefault="00B83787" w:rsidP="00C8686A">
                                  <w:pPr>
                                    <w:tabs>
                                      <w:tab w:val="left" w:pos="743"/>
                                    </w:tabs>
                                    <w:spacing w:after="10" w:line="360" w:lineRule="auto"/>
                                    <w:ind w:firstLine="141"/>
                                    <w:jc w:val="center"/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</w:pPr>
                                  <w:r w:rsidRPr="001C2A49"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  <w:t>Situação</w:t>
                                  </w:r>
                                </w:p>
                                <w:p w:rsidR="00B83787" w:rsidRPr="001C2A49" w:rsidRDefault="00B83787" w:rsidP="00C8686A">
                                  <w:pPr>
                                    <w:tabs>
                                      <w:tab w:val="left" w:pos="743"/>
                                    </w:tabs>
                                    <w:spacing w:after="10" w:line="360" w:lineRule="auto"/>
                                    <w:ind w:firstLine="141"/>
                                    <w:jc w:val="center"/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</w:pPr>
                                  <w:r w:rsidRPr="001C2A49"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  <w:t>Profissional</w:t>
                                  </w:r>
                                </w:p>
                              </w:tc>
                              <w:tc>
                                <w:tcPr>
                                  <w:tcW w:w="1351" w:type="dxa"/>
                                  <w:vAlign w:val="center"/>
                                </w:tcPr>
                                <w:p w:rsidR="00B83787" w:rsidRPr="001C2A49" w:rsidRDefault="00B83787" w:rsidP="00C8686A">
                                  <w:pPr>
                                    <w:spacing w:after="10" w:line="360" w:lineRule="auto"/>
                                    <w:ind w:firstLine="141"/>
                                    <w:jc w:val="center"/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</w:pPr>
                                  <w:r w:rsidRPr="001C2A49"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  <w:t>Rendimento Mensal</w:t>
                                  </w:r>
                                </w:p>
                              </w:tc>
                            </w:tr>
                            <w:tr w:rsidR="00B83787" w:rsidRPr="00362DAA" w:rsidTr="00B83787">
                              <w:tc>
                                <w:tcPr>
                                  <w:tcW w:w="602" w:type="dxa"/>
                                </w:tcPr>
                                <w:p w:rsidR="00B83787" w:rsidRPr="00362DAA" w:rsidRDefault="00B83787" w:rsidP="00C8686A">
                                  <w:pPr>
                                    <w:spacing w:after="10" w:line="360" w:lineRule="auto"/>
                                    <w:ind w:firstLine="141"/>
                                    <w:jc w:val="center"/>
                                    <w:rPr>
                                      <w:rFonts w:ascii="Verdana" w:hAnsi="Verdana" w:cs="Arial"/>
                                    </w:rPr>
                                  </w:pPr>
                                  <w:r w:rsidRPr="00362DAA">
                                    <w:rPr>
                                      <w:rFonts w:ascii="Verdana" w:hAnsi="Verdana" w:cs="Arial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950" w:type="dxa"/>
                                  <w:vAlign w:val="center"/>
                                </w:tcPr>
                                <w:p w:rsidR="00B83787" w:rsidRPr="001C2A49" w:rsidRDefault="00B83787" w:rsidP="00C8686A">
                                  <w:pPr>
                                    <w:spacing w:after="10" w:line="360" w:lineRule="auto"/>
                                    <w:ind w:firstLine="141"/>
                                    <w:jc w:val="center"/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</w:pPr>
                                  <w:r w:rsidRPr="001C2A49"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  <w:t>Candidato/a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vAlign w:val="center"/>
                                </w:tcPr>
                                <w:p w:rsidR="00B83787" w:rsidRPr="001C2A49" w:rsidRDefault="00B83787" w:rsidP="00C8686A">
                                  <w:pPr>
                                    <w:spacing w:after="10" w:line="360" w:lineRule="auto"/>
                                    <w:ind w:firstLine="141"/>
                                    <w:jc w:val="center"/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</w:pPr>
                                  <w:r w:rsidRPr="001C2A49"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  <w:t>Próprio/a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vAlign w:val="center"/>
                                </w:tcPr>
                                <w:p w:rsidR="00B83787" w:rsidRPr="001C2A49" w:rsidRDefault="00B83787" w:rsidP="00C8686A">
                                  <w:pPr>
                                    <w:spacing w:after="10" w:line="360" w:lineRule="auto"/>
                                    <w:ind w:firstLine="141"/>
                                    <w:jc w:val="center"/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</w:pPr>
                                  <w:r w:rsidRPr="001C2A49"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  <w:t>_______</w:t>
                                  </w:r>
                                </w:p>
                              </w:tc>
                              <w:tc>
                                <w:tcPr>
                                  <w:tcW w:w="1274" w:type="dxa"/>
                                  <w:vAlign w:val="center"/>
                                </w:tcPr>
                                <w:p w:rsidR="00B83787" w:rsidRPr="001C2A49" w:rsidRDefault="00B83787" w:rsidP="00C8686A">
                                  <w:pPr>
                                    <w:spacing w:after="10" w:line="360" w:lineRule="auto"/>
                                    <w:ind w:firstLine="141"/>
                                    <w:jc w:val="center"/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</w:pPr>
                                  <w:r w:rsidRPr="001C2A49"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  <w:t>______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B83787" w:rsidRPr="001C2A49" w:rsidRDefault="00B83787" w:rsidP="00C8686A">
                                  <w:pPr>
                                    <w:spacing w:after="10" w:line="360" w:lineRule="auto"/>
                                    <w:ind w:firstLine="141"/>
                                    <w:jc w:val="center"/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B83787" w:rsidRPr="001C2A49" w:rsidRDefault="00B83787" w:rsidP="00C8686A">
                                  <w:pPr>
                                    <w:tabs>
                                      <w:tab w:val="left" w:pos="743"/>
                                    </w:tabs>
                                    <w:spacing w:after="10" w:line="360" w:lineRule="auto"/>
                                    <w:ind w:firstLine="141"/>
                                    <w:jc w:val="center"/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1" w:type="dxa"/>
                                  <w:vAlign w:val="center"/>
                                </w:tcPr>
                                <w:p w:rsidR="00B83787" w:rsidRPr="001C2A49" w:rsidRDefault="00B83787" w:rsidP="00C8686A">
                                  <w:pPr>
                                    <w:spacing w:after="10" w:line="360" w:lineRule="auto"/>
                                    <w:ind w:firstLine="141"/>
                                    <w:jc w:val="center"/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B83787" w:rsidRPr="00362DAA" w:rsidTr="00B83787">
                              <w:tc>
                                <w:tcPr>
                                  <w:tcW w:w="602" w:type="dxa"/>
                                </w:tcPr>
                                <w:p w:rsidR="00B83787" w:rsidRPr="00362DAA" w:rsidRDefault="00B83787" w:rsidP="00C8686A">
                                  <w:pPr>
                                    <w:spacing w:after="10" w:line="360" w:lineRule="auto"/>
                                    <w:ind w:firstLine="141"/>
                                    <w:jc w:val="center"/>
                                    <w:rPr>
                                      <w:rFonts w:ascii="Verdana" w:hAnsi="Verdana" w:cs="Arial"/>
                                    </w:rPr>
                                  </w:pPr>
                                  <w:r w:rsidRPr="00362DAA">
                                    <w:rPr>
                                      <w:rFonts w:ascii="Verdana" w:hAnsi="Verdana" w:cs="Arial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950" w:type="dxa"/>
                                  <w:vAlign w:val="center"/>
                                </w:tcPr>
                                <w:p w:rsidR="00B83787" w:rsidRPr="001C2A49" w:rsidRDefault="00B83787" w:rsidP="00C8686A">
                                  <w:pPr>
                                    <w:spacing w:after="10" w:line="360" w:lineRule="auto"/>
                                    <w:ind w:firstLine="141"/>
                                    <w:jc w:val="both"/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vAlign w:val="center"/>
                                </w:tcPr>
                                <w:p w:rsidR="00B83787" w:rsidRPr="001C2A49" w:rsidRDefault="00B83787" w:rsidP="00C8686A">
                                  <w:pPr>
                                    <w:spacing w:after="10" w:line="360" w:lineRule="auto"/>
                                    <w:ind w:firstLine="141"/>
                                    <w:jc w:val="both"/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68" w:type="dxa"/>
                                  <w:vAlign w:val="center"/>
                                </w:tcPr>
                                <w:p w:rsidR="00B83787" w:rsidRPr="001C2A49" w:rsidRDefault="00B83787" w:rsidP="00C8686A">
                                  <w:pPr>
                                    <w:spacing w:after="10" w:line="360" w:lineRule="auto"/>
                                    <w:ind w:firstLine="141"/>
                                    <w:jc w:val="both"/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4" w:type="dxa"/>
                                  <w:vAlign w:val="center"/>
                                </w:tcPr>
                                <w:p w:rsidR="00B83787" w:rsidRPr="001C2A49" w:rsidRDefault="00B83787" w:rsidP="00C8686A">
                                  <w:pPr>
                                    <w:spacing w:after="10" w:line="360" w:lineRule="auto"/>
                                    <w:ind w:firstLine="141"/>
                                    <w:jc w:val="both"/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B83787" w:rsidRPr="001C2A49" w:rsidRDefault="00B83787" w:rsidP="00C8686A">
                                  <w:pPr>
                                    <w:spacing w:after="10" w:line="360" w:lineRule="auto"/>
                                    <w:ind w:firstLine="141"/>
                                    <w:jc w:val="both"/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B83787" w:rsidRPr="001C2A49" w:rsidRDefault="00B83787" w:rsidP="00C8686A">
                                  <w:pPr>
                                    <w:spacing w:after="10" w:line="360" w:lineRule="auto"/>
                                    <w:ind w:right="-141" w:firstLine="141"/>
                                    <w:jc w:val="both"/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1" w:type="dxa"/>
                                  <w:vAlign w:val="center"/>
                                </w:tcPr>
                                <w:p w:rsidR="00B83787" w:rsidRPr="001C2A49" w:rsidRDefault="00B83787" w:rsidP="00C8686A">
                                  <w:pPr>
                                    <w:spacing w:after="10" w:line="360" w:lineRule="auto"/>
                                    <w:ind w:firstLine="141"/>
                                    <w:jc w:val="both"/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B83787" w:rsidRPr="00362DAA" w:rsidTr="00B83787">
                              <w:tc>
                                <w:tcPr>
                                  <w:tcW w:w="602" w:type="dxa"/>
                                </w:tcPr>
                                <w:p w:rsidR="00B83787" w:rsidRPr="00362DAA" w:rsidRDefault="00B83787" w:rsidP="00C8686A">
                                  <w:pPr>
                                    <w:spacing w:after="10" w:line="360" w:lineRule="auto"/>
                                    <w:ind w:firstLine="141"/>
                                    <w:jc w:val="center"/>
                                    <w:rPr>
                                      <w:rFonts w:ascii="Verdana" w:hAnsi="Verdana" w:cs="Arial"/>
                                    </w:rPr>
                                  </w:pPr>
                                  <w:r w:rsidRPr="00362DAA">
                                    <w:rPr>
                                      <w:rFonts w:ascii="Verdana" w:hAnsi="Verdana" w:cs="Arial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950" w:type="dxa"/>
                                  <w:vAlign w:val="center"/>
                                </w:tcPr>
                                <w:p w:rsidR="00B83787" w:rsidRPr="001C2A49" w:rsidRDefault="00B83787" w:rsidP="00C8686A">
                                  <w:pPr>
                                    <w:spacing w:after="10" w:line="360" w:lineRule="auto"/>
                                    <w:ind w:firstLine="141"/>
                                    <w:jc w:val="both"/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vAlign w:val="center"/>
                                </w:tcPr>
                                <w:p w:rsidR="00B83787" w:rsidRPr="001C2A49" w:rsidRDefault="00B83787" w:rsidP="00C8686A">
                                  <w:pPr>
                                    <w:spacing w:after="10" w:line="360" w:lineRule="auto"/>
                                    <w:ind w:firstLine="141"/>
                                    <w:jc w:val="both"/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68" w:type="dxa"/>
                                  <w:vAlign w:val="center"/>
                                </w:tcPr>
                                <w:p w:rsidR="00B83787" w:rsidRPr="001C2A49" w:rsidRDefault="00B83787" w:rsidP="00C8686A">
                                  <w:pPr>
                                    <w:spacing w:after="10" w:line="360" w:lineRule="auto"/>
                                    <w:ind w:firstLine="141"/>
                                    <w:jc w:val="both"/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4" w:type="dxa"/>
                                  <w:vAlign w:val="center"/>
                                </w:tcPr>
                                <w:p w:rsidR="00B83787" w:rsidRPr="001C2A49" w:rsidRDefault="00B83787" w:rsidP="00C8686A">
                                  <w:pPr>
                                    <w:spacing w:after="10" w:line="360" w:lineRule="auto"/>
                                    <w:ind w:firstLine="141"/>
                                    <w:jc w:val="both"/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B83787" w:rsidRPr="001C2A49" w:rsidRDefault="00B83787" w:rsidP="00C8686A">
                                  <w:pPr>
                                    <w:spacing w:after="10" w:line="360" w:lineRule="auto"/>
                                    <w:ind w:firstLine="141"/>
                                    <w:jc w:val="both"/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B83787" w:rsidRPr="001C2A49" w:rsidRDefault="00B83787" w:rsidP="00C8686A">
                                  <w:pPr>
                                    <w:spacing w:after="10" w:line="360" w:lineRule="auto"/>
                                    <w:ind w:right="-141" w:firstLine="141"/>
                                    <w:jc w:val="both"/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1" w:type="dxa"/>
                                  <w:vAlign w:val="center"/>
                                </w:tcPr>
                                <w:p w:rsidR="00B83787" w:rsidRPr="001C2A49" w:rsidRDefault="00B83787" w:rsidP="00C8686A">
                                  <w:pPr>
                                    <w:tabs>
                                      <w:tab w:val="left" w:pos="1452"/>
                                    </w:tabs>
                                    <w:spacing w:after="10" w:line="360" w:lineRule="auto"/>
                                    <w:ind w:right="1026" w:firstLine="141"/>
                                    <w:jc w:val="both"/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B83787" w:rsidRPr="00362DAA" w:rsidTr="00B83787">
                              <w:tc>
                                <w:tcPr>
                                  <w:tcW w:w="602" w:type="dxa"/>
                                </w:tcPr>
                                <w:p w:rsidR="00B83787" w:rsidRPr="00362DAA" w:rsidRDefault="00B83787" w:rsidP="00C8686A">
                                  <w:pPr>
                                    <w:spacing w:after="10" w:line="360" w:lineRule="auto"/>
                                    <w:ind w:firstLine="141"/>
                                    <w:jc w:val="center"/>
                                    <w:rPr>
                                      <w:rFonts w:ascii="Verdana" w:hAnsi="Verdana" w:cs="Arial"/>
                                    </w:rPr>
                                  </w:pPr>
                                  <w:r w:rsidRPr="00362DAA">
                                    <w:rPr>
                                      <w:rFonts w:ascii="Verdana" w:hAnsi="Verdana" w:cs="Arial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950" w:type="dxa"/>
                                  <w:vAlign w:val="center"/>
                                </w:tcPr>
                                <w:p w:rsidR="00B83787" w:rsidRPr="001C2A49" w:rsidRDefault="00B83787" w:rsidP="00C8686A">
                                  <w:pPr>
                                    <w:spacing w:after="10" w:line="360" w:lineRule="auto"/>
                                    <w:ind w:firstLine="141"/>
                                    <w:jc w:val="both"/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vAlign w:val="center"/>
                                </w:tcPr>
                                <w:p w:rsidR="00B83787" w:rsidRPr="001C2A49" w:rsidRDefault="00B83787" w:rsidP="00C8686A">
                                  <w:pPr>
                                    <w:spacing w:after="10" w:line="360" w:lineRule="auto"/>
                                    <w:ind w:firstLine="141"/>
                                    <w:jc w:val="both"/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68" w:type="dxa"/>
                                  <w:vAlign w:val="center"/>
                                </w:tcPr>
                                <w:p w:rsidR="00B83787" w:rsidRPr="001C2A49" w:rsidRDefault="00B83787" w:rsidP="00C8686A">
                                  <w:pPr>
                                    <w:spacing w:after="10" w:line="360" w:lineRule="auto"/>
                                    <w:ind w:firstLine="141"/>
                                    <w:jc w:val="both"/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4" w:type="dxa"/>
                                  <w:vAlign w:val="center"/>
                                </w:tcPr>
                                <w:p w:rsidR="00B83787" w:rsidRPr="001C2A49" w:rsidRDefault="00B83787" w:rsidP="00C8686A">
                                  <w:pPr>
                                    <w:spacing w:after="10" w:line="360" w:lineRule="auto"/>
                                    <w:ind w:firstLine="141"/>
                                    <w:jc w:val="both"/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B83787" w:rsidRPr="001C2A49" w:rsidRDefault="00B83787" w:rsidP="00C8686A">
                                  <w:pPr>
                                    <w:spacing w:after="10" w:line="360" w:lineRule="auto"/>
                                    <w:ind w:firstLine="141"/>
                                    <w:jc w:val="both"/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B83787" w:rsidRPr="001C2A49" w:rsidRDefault="00B83787" w:rsidP="00C8686A">
                                  <w:pPr>
                                    <w:spacing w:after="10" w:line="360" w:lineRule="auto"/>
                                    <w:ind w:right="-141" w:firstLine="141"/>
                                    <w:jc w:val="both"/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1" w:type="dxa"/>
                                  <w:vAlign w:val="center"/>
                                </w:tcPr>
                                <w:p w:rsidR="00B83787" w:rsidRPr="001C2A49" w:rsidRDefault="00B83787" w:rsidP="00C8686A">
                                  <w:pPr>
                                    <w:spacing w:after="10" w:line="360" w:lineRule="auto"/>
                                    <w:ind w:firstLine="141"/>
                                    <w:jc w:val="both"/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B83787" w:rsidRPr="00362DAA" w:rsidTr="00B83787">
                              <w:tc>
                                <w:tcPr>
                                  <w:tcW w:w="602" w:type="dxa"/>
                                </w:tcPr>
                                <w:p w:rsidR="00B83787" w:rsidRPr="00362DAA" w:rsidRDefault="00B83787" w:rsidP="00C8686A">
                                  <w:pPr>
                                    <w:spacing w:after="10" w:line="360" w:lineRule="auto"/>
                                    <w:ind w:firstLine="141"/>
                                    <w:jc w:val="center"/>
                                    <w:rPr>
                                      <w:rFonts w:ascii="Verdana" w:hAnsi="Verdana" w:cs="Arial"/>
                                    </w:rPr>
                                  </w:pPr>
                                  <w:r w:rsidRPr="00362DAA">
                                    <w:rPr>
                                      <w:rFonts w:ascii="Verdana" w:hAnsi="Verdana" w:cs="Arial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950" w:type="dxa"/>
                                  <w:vAlign w:val="center"/>
                                </w:tcPr>
                                <w:p w:rsidR="00B83787" w:rsidRPr="001C2A49" w:rsidRDefault="00B83787" w:rsidP="00C8686A">
                                  <w:pPr>
                                    <w:spacing w:after="10" w:line="360" w:lineRule="auto"/>
                                    <w:ind w:firstLine="141"/>
                                    <w:jc w:val="both"/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vAlign w:val="center"/>
                                </w:tcPr>
                                <w:p w:rsidR="00B83787" w:rsidRPr="001C2A49" w:rsidRDefault="00B83787" w:rsidP="00C8686A">
                                  <w:pPr>
                                    <w:spacing w:after="10" w:line="360" w:lineRule="auto"/>
                                    <w:ind w:firstLine="141"/>
                                    <w:jc w:val="both"/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68" w:type="dxa"/>
                                  <w:vAlign w:val="center"/>
                                </w:tcPr>
                                <w:p w:rsidR="00B83787" w:rsidRPr="001C2A49" w:rsidRDefault="00B83787" w:rsidP="00C8686A">
                                  <w:pPr>
                                    <w:spacing w:after="10" w:line="360" w:lineRule="auto"/>
                                    <w:ind w:firstLine="141"/>
                                    <w:jc w:val="both"/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4" w:type="dxa"/>
                                  <w:vAlign w:val="center"/>
                                </w:tcPr>
                                <w:p w:rsidR="00B83787" w:rsidRPr="001C2A49" w:rsidRDefault="00B83787" w:rsidP="00C8686A">
                                  <w:pPr>
                                    <w:spacing w:after="10" w:line="360" w:lineRule="auto"/>
                                    <w:ind w:firstLine="141"/>
                                    <w:jc w:val="both"/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B83787" w:rsidRPr="001C2A49" w:rsidRDefault="00B83787" w:rsidP="00C8686A">
                                  <w:pPr>
                                    <w:spacing w:after="10" w:line="360" w:lineRule="auto"/>
                                    <w:ind w:firstLine="141"/>
                                    <w:jc w:val="both"/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B83787" w:rsidRPr="001C2A49" w:rsidRDefault="00B83787" w:rsidP="00C8686A">
                                  <w:pPr>
                                    <w:spacing w:after="10" w:line="360" w:lineRule="auto"/>
                                    <w:ind w:right="-141" w:firstLine="141"/>
                                    <w:jc w:val="both"/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1" w:type="dxa"/>
                                  <w:vAlign w:val="center"/>
                                </w:tcPr>
                                <w:p w:rsidR="00B83787" w:rsidRPr="001C2A49" w:rsidRDefault="00B83787" w:rsidP="00C8686A">
                                  <w:pPr>
                                    <w:spacing w:after="10" w:line="360" w:lineRule="auto"/>
                                    <w:ind w:firstLine="141"/>
                                    <w:jc w:val="both"/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B83787" w:rsidRPr="00362DAA" w:rsidTr="00B83787">
                              <w:tc>
                                <w:tcPr>
                                  <w:tcW w:w="602" w:type="dxa"/>
                                </w:tcPr>
                                <w:p w:rsidR="00B83787" w:rsidRPr="00362DAA" w:rsidRDefault="00B83787" w:rsidP="00C8686A">
                                  <w:pPr>
                                    <w:spacing w:after="10" w:line="360" w:lineRule="auto"/>
                                    <w:ind w:firstLine="141"/>
                                    <w:jc w:val="center"/>
                                    <w:rPr>
                                      <w:rFonts w:ascii="Verdana" w:hAnsi="Verdana" w:cs="Arial"/>
                                    </w:rPr>
                                  </w:pPr>
                                  <w:r w:rsidRPr="00362DAA">
                                    <w:rPr>
                                      <w:rFonts w:ascii="Verdana" w:hAnsi="Verdana" w:cs="Arial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950" w:type="dxa"/>
                                  <w:vAlign w:val="center"/>
                                </w:tcPr>
                                <w:p w:rsidR="00B83787" w:rsidRPr="001C2A49" w:rsidRDefault="00B83787" w:rsidP="00C8686A">
                                  <w:pPr>
                                    <w:spacing w:after="10" w:line="360" w:lineRule="auto"/>
                                    <w:ind w:firstLine="141"/>
                                    <w:jc w:val="both"/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vAlign w:val="center"/>
                                </w:tcPr>
                                <w:p w:rsidR="00B83787" w:rsidRPr="001C2A49" w:rsidRDefault="00B83787" w:rsidP="00C8686A">
                                  <w:pPr>
                                    <w:spacing w:after="10" w:line="360" w:lineRule="auto"/>
                                    <w:ind w:firstLine="141"/>
                                    <w:jc w:val="both"/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68" w:type="dxa"/>
                                  <w:vAlign w:val="center"/>
                                </w:tcPr>
                                <w:p w:rsidR="00B83787" w:rsidRPr="001C2A49" w:rsidRDefault="00B83787" w:rsidP="00C8686A">
                                  <w:pPr>
                                    <w:spacing w:after="10" w:line="360" w:lineRule="auto"/>
                                    <w:ind w:firstLine="141"/>
                                    <w:jc w:val="both"/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4" w:type="dxa"/>
                                  <w:vAlign w:val="center"/>
                                </w:tcPr>
                                <w:p w:rsidR="00B83787" w:rsidRPr="001C2A49" w:rsidRDefault="00B83787" w:rsidP="00C8686A">
                                  <w:pPr>
                                    <w:spacing w:after="10" w:line="360" w:lineRule="auto"/>
                                    <w:ind w:firstLine="141"/>
                                    <w:jc w:val="both"/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B83787" w:rsidRPr="001C2A49" w:rsidRDefault="00B83787" w:rsidP="00C8686A">
                                  <w:pPr>
                                    <w:spacing w:after="10" w:line="360" w:lineRule="auto"/>
                                    <w:ind w:firstLine="141"/>
                                    <w:jc w:val="both"/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B83787" w:rsidRPr="001C2A49" w:rsidRDefault="00B83787" w:rsidP="00C8686A">
                                  <w:pPr>
                                    <w:spacing w:after="10" w:line="360" w:lineRule="auto"/>
                                    <w:ind w:right="-141" w:firstLine="141"/>
                                    <w:jc w:val="both"/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1" w:type="dxa"/>
                                  <w:vAlign w:val="center"/>
                                </w:tcPr>
                                <w:p w:rsidR="00B83787" w:rsidRPr="001C2A49" w:rsidRDefault="00B83787" w:rsidP="00C8686A">
                                  <w:pPr>
                                    <w:spacing w:after="10" w:line="360" w:lineRule="auto"/>
                                    <w:ind w:firstLine="141"/>
                                    <w:jc w:val="both"/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B83787" w:rsidRPr="00362DAA" w:rsidTr="00B83787">
                              <w:tc>
                                <w:tcPr>
                                  <w:tcW w:w="602" w:type="dxa"/>
                                </w:tcPr>
                                <w:p w:rsidR="00B83787" w:rsidRPr="00362DAA" w:rsidRDefault="00B83787" w:rsidP="00C8686A">
                                  <w:pPr>
                                    <w:spacing w:after="10" w:line="360" w:lineRule="auto"/>
                                    <w:ind w:firstLine="141"/>
                                    <w:jc w:val="center"/>
                                    <w:rPr>
                                      <w:rFonts w:ascii="Verdana" w:hAnsi="Verdana" w:cs="Arial"/>
                                    </w:rPr>
                                  </w:pPr>
                                  <w:r w:rsidRPr="00362DAA">
                                    <w:rPr>
                                      <w:rFonts w:ascii="Verdana" w:hAnsi="Verdana" w:cs="Arial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950" w:type="dxa"/>
                                  <w:vAlign w:val="center"/>
                                </w:tcPr>
                                <w:p w:rsidR="00B83787" w:rsidRPr="001C2A49" w:rsidRDefault="00B83787" w:rsidP="00C8686A">
                                  <w:pPr>
                                    <w:spacing w:after="10" w:line="360" w:lineRule="auto"/>
                                    <w:ind w:firstLine="141"/>
                                    <w:jc w:val="both"/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vAlign w:val="center"/>
                                </w:tcPr>
                                <w:p w:rsidR="00B83787" w:rsidRPr="001C2A49" w:rsidRDefault="00B83787" w:rsidP="00C8686A">
                                  <w:pPr>
                                    <w:spacing w:after="10" w:line="360" w:lineRule="auto"/>
                                    <w:ind w:firstLine="141"/>
                                    <w:jc w:val="both"/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68" w:type="dxa"/>
                                  <w:vAlign w:val="center"/>
                                </w:tcPr>
                                <w:p w:rsidR="00B83787" w:rsidRPr="001C2A49" w:rsidRDefault="00B83787" w:rsidP="00C8686A">
                                  <w:pPr>
                                    <w:spacing w:after="10" w:line="360" w:lineRule="auto"/>
                                    <w:ind w:firstLine="141"/>
                                    <w:jc w:val="both"/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4" w:type="dxa"/>
                                  <w:vAlign w:val="center"/>
                                </w:tcPr>
                                <w:p w:rsidR="00B83787" w:rsidRPr="001C2A49" w:rsidRDefault="00B83787" w:rsidP="00C8686A">
                                  <w:pPr>
                                    <w:spacing w:after="10" w:line="360" w:lineRule="auto"/>
                                    <w:ind w:firstLine="141"/>
                                    <w:jc w:val="both"/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B83787" w:rsidRPr="001C2A49" w:rsidRDefault="00B83787" w:rsidP="00C8686A">
                                  <w:pPr>
                                    <w:spacing w:after="10" w:line="360" w:lineRule="auto"/>
                                    <w:ind w:firstLine="141"/>
                                    <w:jc w:val="both"/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B83787" w:rsidRPr="001C2A49" w:rsidRDefault="00B83787" w:rsidP="00C8686A">
                                  <w:pPr>
                                    <w:spacing w:after="10" w:line="360" w:lineRule="auto"/>
                                    <w:ind w:right="-141" w:firstLine="141"/>
                                    <w:jc w:val="both"/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1" w:type="dxa"/>
                                  <w:vAlign w:val="center"/>
                                </w:tcPr>
                                <w:p w:rsidR="00B83787" w:rsidRPr="001C2A49" w:rsidRDefault="00B83787" w:rsidP="00C8686A">
                                  <w:pPr>
                                    <w:spacing w:after="10" w:line="360" w:lineRule="auto"/>
                                    <w:ind w:firstLine="141"/>
                                    <w:jc w:val="both"/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B83787" w:rsidRPr="00362DAA" w:rsidTr="00B83787">
                              <w:tc>
                                <w:tcPr>
                                  <w:tcW w:w="602" w:type="dxa"/>
                                </w:tcPr>
                                <w:p w:rsidR="00B83787" w:rsidRPr="00362DAA" w:rsidRDefault="00B83787" w:rsidP="00C8686A">
                                  <w:pPr>
                                    <w:spacing w:after="10" w:line="360" w:lineRule="auto"/>
                                    <w:ind w:firstLine="141"/>
                                    <w:jc w:val="center"/>
                                    <w:rPr>
                                      <w:rFonts w:ascii="Verdana" w:hAnsi="Verdana" w:cs="Arial"/>
                                    </w:rPr>
                                  </w:pPr>
                                  <w:r w:rsidRPr="00362DAA">
                                    <w:rPr>
                                      <w:rFonts w:ascii="Verdana" w:hAnsi="Verdana" w:cs="Arial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950" w:type="dxa"/>
                                  <w:vAlign w:val="center"/>
                                </w:tcPr>
                                <w:p w:rsidR="00B83787" w:rsidRPr="001C2A49" w:rsidRDefault="00B83787" w:rsidP="00C8686A">
                                  <w:pPr>
                                    <w:spacing w:after="10" w:line="360" w:lineRule="auto"/>
                                    <w:ind w:firstLine="141"/>
                                    <w:jc w:val="both"/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vAlign w:val="center"/>
                                </w:tcPr>
                                <w:p w:rsidR="00B83787" w:rsidRPr="001C2A49" w:rsidRDefault="00B83787" w:rsidP="00C8686A">
                                  <w:pPr>
                                    <w:spacing w:after="10" w:line="360" w:lineRule="auto"/>
                                    <w:ind w:firstLine="141"/>
                                    <w:jc w:val="both"/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68" w:type="dxa"/>
                                  <w:vAlign w:val="center"/>
                                </w:tcPr>
                                <w:p w:rsidR="00B83787" w:rsidRPr="001C2A49" w:rsidRDefault="00B83787" w:rsidP="00C8686A">
                                  <w:pPr>
                                    <w:spacing w:after="10" w:line="360" w:lineRule="auto"/>
                                    <w:ind w:firstLine="141"/>
                                    <w:jc w:val="both"/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4" w:type="dxa"/>
                                  <w:vAlign w:val="center"/>
                                </w:tcPr>
                                <w:p w:rsidR="00B83787" w:rsidRPr="001C2A49" w:rsidRDefault="00B83787" w:rsidP="00C8686A">
                                  <w:pPr>
                                    <w:spacing w:after="10" w:line="360" w:lineRule="auto"/>
                                    <w:ind w:firstLine="141"/>
                                    <w:jc w:val="both"/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B83787" w:rsidRPr="001C2A49" w:rsidRDefault="00B83787" w:rsidP="00C8686A">
                                  <w:pPr>
                                    <w:spacing w:after="10" w:line="360" w:lineRule="auto"/>
                                    <w:ind w:firstLine="141"/>
                                    <w:jc w:val="both"/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B83787" w:rsidRPr="001C2A49" w:rsidRDefault="00B83787" w:rsidP="00C8686A">
                                  <w:pPr>
                                    <w:spacing w:after="10" w:line="360" w:lineRule="auto"/>
                                    <w:ind w:right="-141" w:firstLine="141"/>
                                    <w:jc w:val="both"/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1" w:type="dxa"/>
                                  <w:vAlign w:val="center"/>
                                </w:tcPr>
                                <w:p w:rsidR="00B83787" w:rsidRPr="001C2A49" w:rsidRDefault="00B83787" w:rsidP="00C8686A">
                                  <w:pPr>
                                    <w:spacing w:after="10" w:line="360" w:lineRule="auto"/>
                                    <w:ind w:firstLine="141"/>
                                    <w:jc w:val="both"/>
                                    <w:rPr>
                                      <w:rFonts w:ascii="Verdana" w:hAnsi="Verdana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83787" w:rsidRPr="003B0D80" w:rsidRDefault="00B83787" w:rsidP="00C8686A">
                            <w:pPr>
                              <w:spacing w:after="10" w:line="360" w:lineRule="auto"/>
                              <w:ind w:firstLine="141"/>
                              <w:jc w:val="both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</w:p>
                          <w:p w:rsidR="00B83787" w:rsidRPr="00C8686A" w:rsidRDefault="00B83787" w:rsidP="00C8686A">
                            <w:pPr>
                              <w:pStyle w:val="PargrafodaLista"/>
                              <w:numPr>
                                <w:ilvl w:val="0"/>
                                <w:numId w:val="22"/>
                              </w:numPr>
                              <w:tabs>
                                <w:tab w:val="left" w:pos="709"/>
                              </w:tabs>
                              <w:spacing w:after="10" w:line="360" w:lineRule="auto"/>
                              <w:ind w:left="284" w:firstLine="142"/>
                              <w:jc w:val="both"/>
                              <w:rPr>
                                <w:rFonts w:ascii="Verdana" w:hAnsi="Verdana" w:cs="Arial"/>
                                <w:b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C8686A">
                              <w:rPr>
                                <w:rFonts w:ascii="Verdana" w:hAnsi="Verdana" w:cs="Arial"/>
                                <w:b/>
                                <w:sz w:val="18"/>
                                <w:szCs w:val="18"/>
                                <w:u w:val="single"/>
                              </w:rPr>
                              <w:t>Despesas mensais dedutíveis</w:t>
                            </w:r>
                          </w:p>
                          <w:p w:rsidR="00B83787" w:rsidRPr="0020056E" w:rsidRDefault="00B83787" w:rsidP="00C8686A">
                            <w:pPr>
                              <w:pStyle w:val="PargrafodaLista"/>
                              <w:numPr>
                                <w:ilvl w:val="0"/>
                                <w:numId w:val="9"/>
                              </w:numPr>
                              <w:spacing w:after="10" w:line="360" w:lineRule="auto"/>
                              <w:ind w:firstLine="141"/>
                              <w:jc w:val="both"/>
                              <w:rPr>
                                <w:rFonts w:ascii="Verdana" w:hAnsi="Verdana" w:cs="Arial"/>
                                <w:sz w:val="18"/>
                                <w:szCs w:val="18"/>
                              </w:rPr>
                            </w:pPr>
                            <w:r w:rsidRPr="0020056E">
                              <w:rPr>
                                <w:rFonts w:ascii="Verdana" w:hAnsi="Verdana" w:cs="Arial"/>
                                <w:sz w:val="18"/>
                                <w:szCs w:val="18"/>
                              </w:rPr>
                              <w:t>Renda de casa: €______</w:t>
                            </w:r>
                          </w:p>
                          <w:p w:rsidR="00B83787" w:rsidRPr="0020056E" w:rsidRDefault="00B83787" w:rsidP="00C8686A">
                            <w:pPr>
                              <w:pStyle w:val="PargrafodaLista"/>
                              <w:numPr>
                                <w:ilvl w:val="0"/>
                                <w:numId w:val="9"/>
                              </w:numPr>
                              <w:spacing w:after="10" w:line="360" w:lineRule="auto"/>
                              <w:ind w:firstLine="141"/>
                              <w:jc w:val="both"/>
                              <w:rPr>
                                <w:rFonts w:ascii="Verdana" w:hAnsi="Verdana" w:cs="Arial"/>
                                <w:sz w:val="18"/>
                                <w:szCs w:val="18"/>
                              </w:rPr>
                            </w:pPr>
                            <w:r w:rsidRPr="0020056E">
                              <w:rPr>
                                <w:rFonts w:ascii="Verdana" w:hAnsi="Verdana" w:cs="Arial"/>
                                <w:sz w:val="18"/>
                                <w:szCs w:val="18"/>
                              </w:rPr>
                              <w:t>Empréstimo bancário para aquisição ou construção de habitação própria: €______</w:t>
                            </w:r>
                            <w:r w:rsidR="00C03A81" w:rsidRPr="0020056E">
                              <w:rPr>
                                <w:rFonts w:ascii="Verdana" w:hAnsi="Verdana" w:cs="Arial"/>
                                <w:sz w:val="18"/>
                                <w:szCs w:val="18"/>
                              </w:rPr>
                              <w:t>__</w:t>
                            </w:r>
                          </w:p>
                          <w:p w:rsidR="00B83787" w:rsidRDefault="00B83787" w:rsidP="00C8686A">
                            <w:pPr>
                              <w:spacing w:after="10" w:line="360" w:lineRule="auto"/>
                              <w:ind w:firstLine="141"/>
                              <w:jc w:val="both"/>
                              <w:rPr>
                                <w:rFonts w:ascii="Verdana" w:hAnsi="Verdana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B83787" w:rsidRDefault="00B83787" w:rsidP="00C8686A">
                            <w:pPr>
                              <w:spacing w:after="10" w:line="360" w:lineRule="auto"/>
                              <w:ind w:firstLine="141"/>
                              <w:jc w:val="both"/>
                              <w:rPr>
                                <w:rFonts w:ascii="Verdana" w:hAnsi="Verdana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B83787" w:rsidRDefault="00B83787" w:rsidP="00C8686A">
                            <w:pPr>
                              <w:spacing w:after="10" w:line="360" w:lineRule="auto"/>
                              <w:ind w:firstLine="141"/>
                              <w:jc w:val="both"/>
                              <w:rPr>
                                <w:rFonts w:ascii="Verdana" w:hAnsi="Verdana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B83787" w:rsidRPr="00B83787" w:rsidRDefault="00B83787" w:rsidP="00C8686A">
                            <w:pPr>
                              <w:spacing w:after="10" w:line="360" w:lineRule="auto"/>
                              <w:ind w:firstLine="141"/>
                              <w:jc w:val="both"/>
                              <w:rPr>
                                <w:rFonts w:ascii="Verdana" w:hAnsi="Verdana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B83787" w:rsidRPr="00970C3C" w:rsidRDefault="00B83787" w:rsidP="00C8686A">
                            <w:pPr>
                              <w:pStyle w:val="PargrafodaLista"/>
                              <w:numPr>
                                <w:ilvl w:val="0"/>
                                <w:numId w:val="9"/>
                              </w:numPr>
                              <w:spacing w:after="10" w:line="360" w:lineRule="auto"/>
                              <w:ind w:firstLine="141"/>
                              <w:jc w:val="both"/>
                              <w:rPr>
                                <w:rFonts w:ascii="Verdana" w:hAnsi="Verdana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970C3C">
                              <w:rPr>
                                <w:rFonts w:ascii="Verdana" w:hAnsi="Verdana" w:cs="Arial"/>
                                <w:b/>
                                <w:sz w:val="18"/>
                                <w:szCs w:val="18"/>
                              </w:rPr>
                              <w:t>Luz</w:t>
                            </w:r>
                            <w:r>
                              <w:rPr>
                                <w:rFonts w:ascii="Verdana" w:hAnsi="Verdana" w:cs="Arial"/>
                                <w:b/>
                                <w:sz w:val="18"/>
                                <w:szCs w:val="18"/>
                              </w:rPr>
                              <w:t>: ______</w:t>
                            </w:r>
                          </w:p>
                          <w:p w:rsidR="00B83787" w:rsidRDefault="00B83787" w:rsidP="00C8686A">
                            <w:pPr>
                              <w:spacing w:after="10" w:line="360" w:lineRule="auto"/>
                              <w:ind w:firstLine="141"/>
                              <w:jc w:val="both"/>
                              <w:rPr>
                                <w:rFonts w:ascii="Verdana" w:hAnsi="Verdana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B83787" w:rsidRDefault="00B83787" w:rsidP="00C8686A">
                            <w:pPr>
                              <w:spacing w:after="10" w:line="360" w:lineRule="auto"/>
                              <w:ind w:firstLine="141"/>
                              <w:jc w:val="both"/>
                              <w:rPr>
                                <w:rFonts w:ascii="Verdana" w:hAnsi="Verdana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B83787" w:rsidRPr="00970C3C" w:rsidRDefault="00B83787" w:rsidP="00C8686A">
                            <w:pPr>
                              <w:pStyle w:val="PargrafodaLista"/>
                              <w:numPr>
                                <w:ilvl w:val="0"/>
                                <w:numId w:val="9"/>
                              </w:numPr>
                              <w:spacing w:after="10" w:line="360" w:lineRule="auto"/>
                              <w:ind w:firstLine="141"/>
                              <w:jc w:val="both"/>
                              <w:rPr>
                                <w:rFonts w:ascii="Verdana" w:hAnsi="Verdana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970C3C">
                              <w:rPr>
                                <w:rFonts w:ascii="Verdana" w:hAnsi="Verdana" w:cs="Arial"/>
                                <w:b/>
                                <w:sz w:val="18"/>
                                <w:szCs w:val="18"/>
                              </w:rPr>
                              <w:t>Água</w:t>
                            </w:r>
                            <w:r>
                              <w:rPr>
                                <w:rFonts w:ascii="Verdana" w:hAnsi="Verdana" w:cs="Arial"/>
                                <w:b/>
                                <w:sz w:val="18"/>
                                <w:szCs w:val="18"/>
                              </w:rPr>
                              <w:t>: ______</w:t>
                            </w:r>
                          </w:p>
                          <w:p w:rsidR="00B83787" w:rsidRPr="00970C3C" w:rsidRDefault="00B83787" w:rsidP="00C8686A">
                            <w:pPr>
                              <w:pStyle w:val="PargrafodaLista"/>
                              <w:numPr>
                                <w:ilvl w:val="0"/>
                                <w:numId w:val="9"/>
                              </w:numPr>
                              <w:spacing w:after="10" w:line="360" w:lineRule="auto"/>
                              <w:ind w:firstLine="141"/>
                              <w:jc w:val="both"/>
                              <w:rPr>
                                <w:rFonts w:ascii="Verdana" w:hAnsi="Verdana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970C3C">
                              <w:rPr>
                                <w:rFonts w:ascii="Verdana" w:hAnsi="Verdana" w:cs="Arial"/>
                                <w:b/>
                                <w:sz w:val="18"/>
                                <w:szCs w:val="18"/>
                              </w:rPr>
                              <w:t>Gás</w:t>
                            </w:r>
                            <w:r>
                              <w:rPr>
                                <w:rFonts w:ascii="Verdana" w:hAnsi="Verdana" w:cs="Arial"/>
                                <w:b/>
                                <w:sz w:val="18"/>
                                <w:szCs w:val="18"/>
                              </w:rPr>
                              <w:t>: ______</w:t>
                            </w:r>
                          </w:p>
                          <w:p w:rsidR="00B83787" w:rsidRPr="00970C3C" w:rsidRDefault="00B83787" w:rsidP="00C8686A">
                            <w:pPr>
                              <w:pStyle w:val="PargrafodaLista"/>
                              <w:numPr>
                                <w:ilvl w:val="0"/>
                                <w:numId w:val="9"/>
                              </w:numPr>
                              <w:spacing w:after="10" w:line="360" w:lineRule="auto"/>
                              <w:ind w:firstLine="141"/>
                              <w:jc w:val="both"/>
                              <w:rPr>
                                <w:rFonts w:ascii="Verdana" w:hAnsi="Verdana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970C3C">
                              <w:rPr>
                                <w:rFonts w:ascii="Verdana" w:hAnsi="Verdana" w:cs="Arial"/>
                                <w:b/>
                                <w:sz w:val="18"/>
                                <w:szCs w:val="18"/>
                              </w:rPr>
                              <w:t>Despesas fixas com saúde</w:t>
                            </w:r>
                            <w:r>
                              <w:rPr>
                                <w:rFonts w:ascii="Verdana" w:hAnsi="Verdana" w:cs="Arial"/>
                                <w:b/>
                                <w:sz w:val="18"/>
                                <w:szCs w:val="18"/>
                              </w:rPr>
                              <w:t>: ______</w:t>
                            </w:r>
                          </w:p>
                          <w:p w:rsidR="00B83787" w:rsidRDefault="00B83787" w:rsidP="00C8686A">
                            <w:pPr>
                              <w:spacing w:line="360" w:lineRule="auto"/>
                              <w:ind w:firstLine="141"/>
                              <w:jc w:val="both"/>
                              <w:rPr>
                                <w:rFonts w:ascii="Verdana" w:hAnsi="Verdana" w:cs="Arial"/>
                                <w:sz w:val="18"/>
                                <w:szCs w:val="18"/>
                              </w:rPr>
                            </w:pPr>
                          </w:p>
                          <w:p w:rsidR="00B83787" w:rsidRPr="00362DAA" w:rsidRDefault="00B83787" w:rsidP="00C8686A">
                            <w:pPr>
                              <w:spacing w:line="360" w:lineRule="auto"/>
                              <w:ind w:firstLine="141"/>
                              <w:jc w:val="both"/>
                              <w:rPr>
                                <w:rFonts w:ascii="Verdana" w:hAnsi="Verdana" w:cs="Arial"/>
                                <w:sz w:val="18"/>
                                <w:szCs w:val="18"/>
                              </w:rPr>
                            </w:pPr>
                            <w:r w:rsidRPr="00362DAA">
                              <w:rPr>
                                <w:rFonts w:ascii="Verdana" w:hAnsi="Verdana" w:cs="Arial"/>
                                <w:sz w:val="18"/>
                                <w:szCs w:val="18"/>
                              </w:rPr>
                              <w:t>De acordo co</w:t>
                            </w:r>
                            <w:r>
                              <w:rPr>
                                <w:rFonts w:ascii="Verdana" w:hAnsi="Verdana" w:cs="Arial"/>
                                <w:sz w:val="18"/>
                                <w:szCs w:val="18"/>
                              </w:rPr>
                              <w:t>m o n.º 4 do artigo 9</w:t>
                            </w:r>
                            <w:r w:rsidRPr="00362DAA">
                              <w:rPr>
                                <w:rFonts w:ascii="Verdana" w:hAnsi="Verdana" w:cs="Arial"/>
                                <w:sz w:val="18"/>
                                <w:szCs w:val="18"/>
                              </w:rPr>
                              <w:t xml:space="preserve">.º do Regulamento </w:t>
                            </w:r>
                            <w:r>
                              <w:rPr>
                                <w:rFonts w:ascii="Verdana" w:hAnsi="Verdana" w:cs="Arial"/>
                                <w:sz w:val="18"/>
                                <w:szCs w:val="18"/>
                              </w:rPr>
                              <w:t>do Fundo Municipal de Emergência Social</w:t>
                            </w:r>
                            <w:r w:rsidRPr="00362DAA">
                              <w:rPr>
                                <w:rFonts w:ascii="Verdana" w:hAnsi="Verdana" w:cs="Arial"/>
                                <w:sz w:val="18"/>
                                <w:szCs w:val="18"/>
                              </w:rPr>
                              <w:t xml:space="preserve">, declara apresentar </w:t>
                            </w:r>
                            <w:r>
                              <w:rPr>
                                <w:rFonts w:ascii="Verdana" w:hAnsi="Verdana" w:cs="Arial"/>
                                <w:sz w:val="18"/>
                                <w:szCs w:val="18"/>
                              </w:rPr>
                              <w:t>com a</w:t>
                            </w:r>
                            <w:r w:rsidRPr="00362DAA">
                              <w:rPr>
                                <w:rFonts w:ascii="Verdana" w:hAnsi="Verdana" w:cs="Arial"/>
                                <w:sz w:val="18"/>
                                <w:szCs w:val="18"/>
                              </w:rPr>
                              <w:t xml:space="preserve"> presente candidatura os seguintes elementos instrutórios</w:t>
                            </w:r>
                            <w:r>
                              <w:rPr>
                                <w:rFonts w:ascii="Verdana" w:hAnsi="Verdana" w:cs="Arial"/>
                                <w:sz w:val="18"/>
                                <w:szCs w:val="18"/>
                              </w:rPr>
                              <w:t xml:space="preserve"> elencados no Anexo 1.</w:t>
                            </w:r>
                          </w:p>
                          <w:p w:rsidR="00B83787" w:rsidRPr="003B0D80" w:rsidRDefault="00B83787" w:rsidP="00C8686A">
                            <w:pPr>
                              <w:spacing w:line="360" w:lineRule="auto"/>
                              <w:ind w:firstLine="141"/>
                              <w:jc w:val="both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</w:p>
                          <w:p w:rsidR="00B83787" w:rsidRPr="00362DAA" w:rsidRDefault="00B83787" w:rsidP="00C8686A">
                            <w:pPr>
                              <w:pStyle w:val="Avanodecorpodetexto"/>
                              <w:tabs>
                                <w:tab w:val="left" w:pos="426"/>
                              </w:tabs>
                              <w:spacing w:after="60" w:line="360" w:lineRule="auto"/>
                              <w:ind w:left="360" w:right="-1" w:firstLine="141"/>
                              <w:jc w:val="both"/>
                              <w:rPr>
                                <w:rFonts w:ascii="Verdana" w:hAnsi="Verdana" w:cs="Arial"/>
                              </w:rPr>
                            </w:pPr>
                            <w:r w:rsidRPr="00362DAA">
                              <w:rPr>
                                <w:rFonts w:ascii="Verdana" w:hAnsi="Verdana" w:cs="Arial"/>
                              </w:rPr>
                              <w:t>O/A candidato/a declara, ainda, ter conhecimento</w:t>
                            </w:r>
                            <w:r>
                              <w:rPr>
                                <w:rFonts w:ascii="Verdana" w:hAnsi="Verdana" w:cs="Arial"/>
                              </w:rPr>
                              <w:t xml:space="preserve"> do disposto no artigo 16</w:t>
                            </w:r>
                            <w:r w:rsidRPr="00362DAA">
                              <w:rPr>
                                <w:rFonts w:ascii="Verdana" w:hAnsi="Verdana" w:cs="Arial"/>
                              </w:rPr>
                              <w:t xml:space="preserve">.º do </w:t>
                            </w:r>
                            <w:r>
                              <w:rPr>
                                <w:rFonts w:ascii="Verdana" w:hAnsi="Verdana" w:cs="Arial"/>
                              </w:rPr>
                              <w:t>Regulamento do Fundo Municipal de Emergência Social</w:t>
                            </w:r>
                            <w:r w:rsidRPr="00362DAA">
                              <w:rPr>
                                <w:rFonts w:ascii="Verdana" w:hAnsi="Verdana" w:cs="Arial"/>
                              </w:rPr>
                              <w:t>, ou seja, da obrigatoriedade de informar o Presidente da Câmara Municipal sempre que se verifiquem alterações das condições económicas do seu agregado familiar, alteração de residência, e, sempre que se verifique qualquer situação anómala.</w:t>
                            </w:r>
                          </w:p>
                          <w:p w:rsidR="00B83787" w:rsidRPr="00362DAA" w:rsidRDefault="00B83787" w:rsidP="00C8686A">
                            <w:pPr>
                              <w:spacing w:after="10" w:line="360" w:lineRule="auto"/>
                              <w:ind w:firstLine="141"/>
                              <w:jc w:val="both"/>
                              <w:rPr>
                                <w:rFonts w:ascii="Verdana" w:hAnsi="Verdana" w:cs="Arial"/>
                                <w:bCs/>
                              </w:rPr>
                            </w:pPr>
                          </w:p>
                          <w:p w:rsidR="00B83787" w:rsidRPr="00362DAA" w:rsidRDefault="00B83787" w:rsidP="00C8686A">
                            <w:pPr>
                              <w:spacing w:after="10" w:line="360" w:lineRule="auto"/>
                              <w:ind w:left="360" w:firstLine="141"/>
                              <w:jc w:val="both"/>
                              <w:rPr>
                                <w:rFonts w:ascii="Verdana" w:hAnsi="Verdana" w:cs="Arial"/>
                              </w:rPr>
                            </w:pPr>
                            <w:r w:rsidRPr="00362DAA">
                              <w:rPr>
                                <w:rFonts w:ascii="Verdana" w:hAnsi="Verdana" w:cs="Arial"/>
                                <w:bCs/>
                              </w:rPr>
                              <w:t>Declara também que autoriza os serviços da Divisão de Desenvolvimento Social a recolher e prestar informação complementar junto dos restantes elementos do agregado familiar, das instituições que prestam apoio à família, dos serviços do Instituto da Segurança Social, IP, para efeitos exclusivos da presente candidatura e com caráter de sigilo.</w:t>
                            </w:r>
                          </w:p>
                          <w:p w:rsidR="00B83787" w:rsidRDefault="00B83787" w:rsidP="00C8686A">
                            <w:pPr>
                              <w:ind w:firstLine="141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-21.65pt;margin-top:1.4pt;width:535.1pt;height:577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">
                <v:textbox>
                  <w:txbxContent>
                    <w:p w:rsidR="00B83787" w:rsidRPr="002F7DA0" w:rsidRDefault="002F7DA0" w:rsidP="00C8686A">
                      <w:pPr>
                        <w:pStyle w:val="PargrafodaLista"/>
                        <w:numPr>
                          <w:ilvl w:val="0"/>
                          <w:numId w:val="22"/>
                        </w:numPr>
                        <w:spacing w:after="10" w:line="360" w:lineRule="auto"/>
                        <w:ind w:left="426" w:firstLine="141"/>
                        <w:jc w:val="both"/>
                        <w:rPr>
                          <w:rFonts w:ascii="Verdana" w:hAnsi="Verdana" w:cs="Arial"/>
                          <w:b/>
                          <w:sz w:val="18"/>
                          <w:szCs w:val="18"/>
                          <w:u w:val="single"/>
                        </w:rPr>
                      </w:pPr>
                      <w:r w:rsidRPr="002F7DA0">
                        <w:rPr>
                          <w:rFonts w:ascii="Verdana" w:hAnsi="Verdana" w:cs="Arial"/>
                          <w:b/>
                          <w:sz w:val="18"/>
                          <w:szCs w:val="18"/>
                          <w:u w:val="single"/>
                        </w:rPr>
                        <w:t>Identificação</w:t>
                      </w:r>
                    </w:p>
                    <w:p w:rsidR="002F7DA0" w:rsidRDefault="001628CC" w:rsidP="00CB79A0">
                      <w:pPr>
                        <w:spacing w:after="120" w:line="360" w:lineRule="auto"/>
                        <w:jc w:val="both"/>
                        <w:rPr>
                          <w:rFonts w:ascii="Verdana" w:hAnsi="Verdana" w:cs="Arial"/>
                        </w:rPr>
                      </w:pPr>
                      <w:r>
                        <w:rPr>
                          <w:rFonts w:ascii="Verdana" w:hAnsi="Verdana" w:cs="Arial"/>
                        </w:rPr>
                        <w:t>Nome:_</w:t>
                      </w:r>
                      <w:r w:rsidR="00B83787" w:rsidRPr="00362DAA">
                        <w:rPr>
                          <w:rFonts w:ascii="Verdana" w:hAnsi="Verdana" w:cs="Arial"/>
                        </w:rPr>
                        <w:t>___________________________________________________________________</w:t>
                      </w:r>
                      <w:r>
                        <w:rPr>
                          <w:rFonts w:ascii="Verdana" w:hAnsi="Verdana" w:cs="Arial"/>
                        </w:rPr>
                        <w:t>,</w:t>
                      </w:r>
                      <w:r w:rsidR="00B83787" w:rsidRPr="00362DAA">
                        <w:rPr>
                          <w:rFonts w:ascii="Verdana" w:hAnsi="Verdana" w:cs="Arial"/>
                        </w:rPr>
                        <w:t xml:space="preserve">com o Bilhete de Identidade / Cartão de Cidadão n.º _______________, Numero de Identificação Fiscal _______________, residente em (Rua, Av., </w:t>
                      </w:r>
                      <w:proofErr w:type="spellStart"/>
                      <w:proofErr w:type="gramStart"/>
                      <w:r w:rsidR="00B83787" w:rsidRPr="00362DAA">
                        <w:rPr>
                          <w:rFonts w:ascii="Verdana" w:hAnsi="Verdana" w:cs="Arial"/>
                        </w:rPr>
                        <w:t>etc</w:t>
                      </w:r>
                      <w:proofErr w:type="spellEnd"/>
                      <w:r w:rsidR="00B83787" w:rsidRPr="00362DAA">
                        <w:rPr>
                          <w:rFonts w:ascii="Verdana" w:hAnsi="Verdana" w:cs="Arial"/>
                        </w:rPr>
                        <w:t>,)___________________________</w:t>
                      </w:r>
                      <w:proofErr w:type="gramEnd"/>
                      <w:r w:rsidR="00B83787" w:rsidRPr="00362DAA">
                        <w:rPr>
                          <w:rFonts w:ascii="Verdana" w:hAnsi="Verdana" w:cs="Arial"/>
                        </w:rPr>
                        <w:t xml:space="preserve">, n.º/Andar______ na localidade de ____________________________, Código Postal ______ – _____ freguesia de ________________________ concelho de ______________, telefone n.º________________, vem apresentar  a V.ª Exa. a sua candidatura tendo em conta o disposto no artigo </w:t>
                      </w:r>
                      <w:r w:rsidR="00B83787">
                        <w:rPr>
                          <w:rFonts w:ascii="Verdana" w:hAnsi="Verdana" w:cs="Arial"/>
                        </w:rPr>
                        <w:t>9</w:t>
                      </w:r>
                      <w:r w:rsidR="00B83787" w:rsidRPr="00362DAA">
                        <w:rPr>
                          <w:rFonts w:ascii="Verdana" w:hAnsi="Verdana" w:cs="Arial"/>
                        </w:rPr>
                        <w:t xml:space="preserve">.º do Regulamento </w:t>
                      </w:r>
                      <w:r w:rsidR="00B83787">
                        <w:rPr>
                          <w:rFonts w:ascii="Verdana" w:hAnsi="Verdana" w:cs="Arial"/>
                        </w:rPr>
                        <w:t>do Fundo Municipal de Emergência Social</w:t>
                      </w:r>
                      <w:r w:rsidR="00B83787" w:rsidRPr="00362DAA">
                        <w:rPr>
                          <w:rFonts w:ascii="Verdana" w:hAnsi="Verdana" w:cs="Arial"/>
                        </w:rPr>
                        <w:t>.</w:t>
                      </w:r>
                    </w:p>
                    <w:p w:rsidR="00B83787" w:rsidRPr="002F7DA0" w:rsidRDefault="00B83787" w:rsidP="00C8686A">
                      <w:pPr>
                        <w:pStyle w:val="PargrafodaLista"/>
                        <w:numPr>
                          <w:ilvl w:val="0"/>
                          <w:numId w:val="22"/>
                        </w:numPr>
                        <w:spacing w:after="10" w:line="360" w:lineRule="auto"/>
                        <w:ind w:left="426" w:firstLine="141"/>
                        <w:jc w:val="both"/>
                        <w:rPr>
                          <w:rFonts w:ascii="Verdana" w:hAnsi="Verdana" w:cs="Arial"/>
                          <w:sz w:val="20"/>
                          <w:szCs w:val="20"/>
                        </w:rPr>
                      </w:pPr>
                      <w:r w:rsidRPr="002F7DA0">
                        <w:rPr>
                          <w:rFonts w:ascii="Verdana" w:hAnsi="Verdana" w:cs="Arial"/>
                          <w:b/>
                          <w:sz w:val="18"/>
                          <w:szCs w:val="18"/>
                          <w:u w:val="single"/>
                        </w:rPr>
                        <w:t>Área de Apoio a que se candidata:</w:t>
                      </w:r>
                    </w:p>
                    <w:p w:rsidR="00B83787" w:rsidRPr="0020056E" w:rsidRDefault="00B83787" w:rsidP="00CB79A0">
                      <w:pPr>
                        <w:pStyle w:val="PargrafodaLista"/>
                        <w:numPr>
                          <w:ilvl w:val="0"/>
                          <w:numId w:val="8"/>
                        </w:numPr>
                        <w:spacing w:after="120" w:line="360" w:lineRule="auto"/>
                        <w:ind w:firstLine="142"/>
                        <w:jc w:val="both"/>
                        <w:rPr>
                          <w:rFonts w:ascii="Verdana" w:hAnsi="Verdana" w:cs="Arial"/>
                          <w:sz w:val="18"/>
                          <w:szCs w:val="18"/>
                        </w:rPr>
                      </w:pPr>
                      <w:r w:rsidRPr="0020056E">
                        <w:rPr>
                          <w:rFonts w:ascii="Verdana" w:hAnsi="Verdana" w:cs="Arial"/>
                          <w:sz w:val="18"/>
                          <w:szCs w:val="18"/>
                        </w:rPr>
                        <w:t>Apoio Alimentar</w:t>
                      </w:r>
                    </w:p>
                    <w:p w:rsidR="00B83787" w:rsidRPr="0020056E" w:rsidRDefault="00B83787" w:rsidP="00CB79A0">
                      <w:pPr>
                        <w:pStyle w:val="PargrafodaLista"/>
                        <w:numPr>
                          <w:ilvl w:val="0"/>
                          <w:numId w:val="8"/>
                        </w:numPr>
                        <w:spacing w:after="120" w:line="360" w:lineRule="auto"/>
                        <w:ind w:firstLine="142"/>
                        <w:jc w:val="both"/>
                        <w:rPr>
                          <w:rFonts w:ascii="Verdana" w:hAnsi="Verdana" w:cs="Arial"/>
                          <w:sz w:val="18"/>
                          <w:szCs w:val="18"/>
                        </w:rPr>
                      </w:pPr>
                      <w:r w:rsidRPr="0020056E">
                        <w:rPr>
                          <w:rFonts w:ascii="Verdana" w:hAnsi="Verdana" w:cs="Arial"/>
                          <w:sz w:val="18"/>
                          <w:szCs w:val="18"/>
                        </w:rPr>
                        <w:t>Saúde</w:t>
                      </w:r>
                    </w:p>
                    <w:p w:rsidR="00B83787" w:rsidRPr="0020056E" w:rsidRDefault="00B83787" w:rsidP="00CB79A0">
                      <w:pPr>
                        <w:pStyle w:val="PargrafodaLista"/>
                        <w:numPr>
                          <w:ilvl w:val="0"/>
                          <w:numId w:val="8"/>
                        </w:numPr>
                        <w:spacing w:after="120" w:line="360" w:lineRule="auto"/>
                        <w:ind w:firstLine="142"/>
                        <w:jc w:val="both"/>
                        <w:rPr>
                          <w:rFonts w:ascii="Verdana" w:hAnsi="Verdana" w:cs="Arial"/>
                          <w:sz w:val="18"/>
                          <w:szCs w:val="18"/>
                        </w:rPr>
                      </w:pPr>
                      <w:r w:rsidRPr="0020056E">
                        <w:rPr>
                          <w:rFonts w:ascii="Verdana" w:hAnsi="Verdana" w:cs="Arial"/>
                          <w:sz w:val="18"/>
                          <w:szCs w:val="18"/>
                        </w:rPr>
                        <w:t>Habitação</w:t>
                      </w:r>
                    </w:p>
                    <w:p w:rsidR="00B83787" w:rsidRDefault="00B83787" w:rsidP="00CB79A0">
                      <w:pPr>
                        <w:pStyle w:val="PargrafodaLista"/>
                        <w:numPr>
                          <w:ilvl w:val="0"/>
                          <w:numId w:val="8"/>
                        </w:numPr>
                        <w:spacing w:after="120" w:line="360" w:lineRule="auto"/>
                        <w:ind w:firstLine="142"/>
                        <w:jc w:val="both"/>
                        <w:rPr>
                          <w:rFonts w:ascii="Verdana" w:hAnsi="Verdana" w:cs="Arial"/>
                        </w:rPr>
                      </w:pPr>
                      <w:r w:rsidRPr="0020056E">
                        <w:rPr>
                          <w:rFonts w:ascii="Verdana" w:hAnsi="Verdana" w:cs="Arial"/>
                          <w:sz w:val="18"/>
                          <w:szCs w:val="18"/>
                        </w:rPr>
                        <w:t>Outra área.</w:t>
                      </w:r>
                      <w:r w:rsidRPr="00581651">
                        <w:rPr>
                          <w:rFonts w:ascii="Verdana" w:hAnsi="Verdana" w:cs="Arial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Pr="00581651">
                        <w:rPr>
                          <w:rFonts w:ascii="Verdana" w:hAnsi="Verdana" w:cs="Arial"/>
                          <w:sz w:val="18"/>
                          <w:szCs w:val="18"/>
                        </w:rPr>
                        <w:t>Especifique</w:t>
                      </w:r>
                      <w:r w:rsidRPr="00581651">
                        <w:rPr>
                          <w:rFonts w:ascii="Verdana" w:hAnsi="Verdana" w:cs="Arial"/>
                        </w:rPr>
                        <w:t>:_____________________________________________</w:t>
                      </w:r>
                    </w:p>
                    <w:p w:rsidR="00B83787" w:rsidRPr="002F7DA0" w:rsidRDefault="002F7DA0" w:rsidP="00CB79A0">
                      <w:pPr>
                        <w:pStyle w:val="PargrafodaLista"/>
                        <w:numPr>
                          <w:ilvl w:val="0"/>
                          <w:numId w:val="22"/>
                        </w:numPr>
                        <w:spacing w:after="120" w:line="360" w:lineRule="auto"/>
                        <w:ind w:left="426" w:firstLine="141"/>
                        <w:jc w:val="both"/>
                        <w:rPr>
                          <w:rFonts w:ascii="Verdana" w:hAnsi="Verdana" w:cs="Arial"/>
                          <w:b/>
                          <w:sz w:val="18"/>
                          <w:szCs w:val="18"/>
                          <w:u w:val="single"/>
                        </w:rPr>
                      </w:pPr>
                      <w:r>
                        <w:rPr>
                          <w:rFonts w:ascii="Verdana" w:hAnsi="Verdana" w:cs="Arial"/>
                          <w:b/>
                          <w:sz w:val="18"/>
                          <w:szCs w:val="18"/>
                          <w:u w:val="single"/>
                        </w:rPr>
                        <w:t>Composição do Agregado Familiar</w:t>
                      </w:r>
                    </w:p>
                    <w:tbl>
                      <w:tblPr>
                        <w:tblW w:w="1059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02"/>
                        <w:gridCol w:w="1950"/>
                        <w:gridCol w:w="1418"/>
                        <w:gridCol w:w="1168"/>
                        <w:gridCol w:w="1274"/>
                        <w:gridCol w:w="1418"/>
                        <w:gridCol w:w="1417"/>
                        <w:gridCol w:w="1351"/>
                      </w:tblGrid>
                      <w:tr w:rsidR="00B83787" w:rsidRPr="00362DAA" w:rsidTr="00B83787">
                        <w:tc>
                          <w:tcPr>
                            <w:tcW w:w="602" w:type="dxa"/>
                            <w:vAlign w:val="center"/>
                          </w:tcPr>
                          <w:p w:rsidR="00B83787" w:rsidRPr="00362DAA" w:rsidRDefault="00B83787" w:rsidP="00C8686A">
                            <w:pPr>
                              <w:spacing w:after="10" w:line="360" w:lineRule="auto"/>
                              <w:ind w:firstLine="141"/>
                              <w:jc w:val="both"/>
                              <w:rPr>
                                <w:rFonts w:ascii="Verdana" w:hAnsi="Verdana" w:cs="Arial"/>
                              </w:rPr>
                            </w:pPr>
                          </w:p>
                        </w:tc>
                        <w:tc>
                          <w:tcPr>
                            <w:tcW w:w="1950" w:type="dxa"/>
                            <w:vAlign w:val="center"/>
                          </w:tcPr>
                          <w:p w:rsidR="00B83787" w:rsidRPr="001C2A49" w:rsidRDefault="00B83787" w:rsidP="00C8686A">
                            <w:pPr>
                              <w:spacing w:after="10" w:line="360" w:lineRule="auto"/>
                              <w:ind w:firstLine="141"/>
                              <w:jc w:val="center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  <w:r w:rsidRPr="001C2A49"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  <w:t>Nome</w:t>
                            </w:r>
                          </w:p>
                        </w:tc>
                        <w:tc>
                          <w:tcPr>
                            <w:tcW w:w="1418" w:type="dxa"/>
                            <w:vAlign w:val="center"/>
                          </w:tcPr>
                          <w:p w:rsidR="00B83787" w:rsidRPr="001C2A49" w:rsidRDefault="00B83787" w:rsidP="00C8686A">
                            <w:pPr>
                              <w:spacing w:after="10" w:line="360" w:lineRule="auto"/>
                              <w:ind w:firstLine="141"/>
                              <w:jc w:val="center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  <w:r w:rsidRPr="001C2A49"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  <w:t>Parentesco com o/a candidato/a</w:t>
                            </w:r>
                          </w:p>
                        </w:tc>
                        <w:tc>
                          <w:tcPr>
                            <w:tcW w:w="1168" w:type="dxa"/>
                            <w:vAlign w:val="center"/>
                          </w:tcPr>
                          <w:p w:rsidR="00B83787" w:rsidRPr="001C2A49" w:rsidRDefault="00B83787" w:rsidP="00C8686A">
                            <w:pPr>
                              <w:spacing w:after="10" w:line="360" w:lineRule="auto"/>
                              <w:ind w:firstLine="141"/>
                              <w:jc w:val="center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  <w:r w:rsidRPr="001C2A49"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  <w:t>Número de Identificação Fiscal</w:t>
                            </w:r>
                          </w:p>
                        </w:tc>
                        <w:tc>
                          <w:tcPr>
                            <w:tcW w:w="1274" w:type="dxa"/>
                            <w:vAlign w:val="center"/>
                          </w:tcPr>
                          <w:p w:rsidR="00B83787" w:rsidRPr="001C2A49" w:rsidRDefault="00B83787" w:rsidP="00C8686A">
                            <w:pPr>
                              <w:pStyle w:val="Avanodecorpodetexto3"/>
                              <w:tabs>
                                <w:tab w:val="left" w:pos="0"/>
                                <w:tab w:val="left" w:pos="10065"/>
                              </w:tabs>
                              <w:ind w:left="0" w:right="-108" w:firstLine="141"/>
                              <w:jc w:val="center"/>
                              <w:rPr>
                                <w:rFonts w:ascii="Verdana" w:hAnsi="Verdana" w:cs="Arial"/>
                              </w:rPr>
                            </w:pPr>
                            <w:r w:rsidRPr="001C2A49">
                              <w:rPr>
                                <w:rFonts w:ascii="Verdana" w:hAnsi="Verdana" w:cs="Arial"/>
                              </w:rPr>
                              <w:t>Bilhete de Identidade/</w:t>
                            </w:r>
                          </w:p>
                          <w:p w:rsidR="00B83787" w:rsidRPr="001C2A49" w:rsidRDefault="00B83787" w:rsidP="00C8686A">
                            <w:pPr>
                              <w:spacing w:after="10" w:line="360" w:lineRule="auto"/>
                              <w:ind w:firstLine="141"/>
                              <w:jc w:val="center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  <w:r w:rsidRPr="001C2A49"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  <w:t>Cartão de Cidadão</w:t>
                            </w:r>
                          </w:p>
                        </w:tc>
                        <w:tc>
                          <w:tcPr>
                            <w:tcW w:w="1418" w:type="dxa"/>
                            <w:vAlign w:val="center"/>
                          </w:tcPr>
                          <w:p w:rsidR="00B83787" w:rsidRPr="001C2A49" w:rsidRDefault="00B83787" w:rsidP="00C8686A">
                            <w:pPr>
                              <w:spacing w:after="10" w:line="360" w:lineRule="auto"/>
                              <w:ind w:firstLine="141"/>
                              <w:jc w:val="center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  <w:r w:rsidRPr="001C2A49"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  <w:t>Data de Nascimento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B83787" w:rsidRPr="001C2A49" w:rsidRDefault="00B83787" w:rsidP="00C8686A">
                            <w:pPr>
                              <w:tabs>
                                <w:tab w:val="left" w:pos="743"/>
                              </w:tabs>
                              <w:spacing w:after="10" w:line="360" w:lineRule="auto"/>
                              <w:ind w:firstLine="141"/>
                              <w:jc w:val="center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</w:p>
                          <w:p w:rsidR="00B83787" w:rsidRPr="001C2A49" w:rsidRDefault="00B83787" w:rsidP="00C8686A">
                            <w:pPr>
                              <w:tabs>
                                <w:tab w:val="left" w:pos="743"/>
                              </w:tabs>
                              <w:spacing w:after="10" w:line="360" w:lineRule="auto"/>
                              <w:ind w:firstLine="141"/>
                              <w:jc w:val="center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  <w:r w:rsidRPr="001C2A49"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  <w:t>Situação</w:t>
                            </w:r>
                          </w:p>
                          <w:p w:rsidR="00B83787" w:rsidRPr="001C2A49" w:rsidRDefault="00B83787" w:rsidP="00C8686A">
                            <w:pPr>
                              <w:tabs>
                                <w:tab w:val="left" w:pos="743"/>
                              </w:tabs>
                              <w:spacing w:after="10" w:line="360" w:lineRule="auto"/>
                              <w:ind w:firstLine="141"/>
                              <w:jc w:val="center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  <w:r w:rsidRPr="001C2A49"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  <w:t>Profissional</w:t>
                            </w:r>
                          </w:p>
                        </w:tc>
                        <w:tc>
                          <w:tcPr>
                            <w:tcW w:w="1351" w:type="dxa"/>
                            <w:vAlign w:val="center"/>
                          </w:tcPr>
                          <w:p w:rsidR="00B83787" w:rsidRPr="001C2A49" w:rsidRDefault="00B83787" w:rsidP="00C8686A">
                            <w:pPr>
                              <w:spacing w:after="10" w:line="360" w:lineRule="auto"/>
                              <w:ind w:firstLine="141"/>
                              <w:jc w:val="center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  <w:r w:rsidRPr="001C2A49"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  <w:t>Rendimento Mensal</w:t>
                            </w:r>
                          </w:p>
                        </w:tc>
                      </w:tr>
                      <w:tr w:rsidR="00B83787" w:rsidRPr="00362DAA" w:rsidTr="00B83787">
                        <w:tc>
                          <w:tcPr>
                            <w:tcW w:w="602" w:type="dxa"/>
                          </w:tcPr>
                          <w:p w:rsidR="00B83787" w:rsidRPr="00362DAA" w:rsidRDefault="00B83787" w:rsidP="00C8686A">
                            <w:pPr>
                              <w:spacing w:after="10" w:line="360" w:lineRule="auto"/>
                              <w:ind w:firstLine="141"/>
                              <w:jc w:val="center"/>
                              <w:rPr>
                                <w:rFonts w:ascii="Verdana" w:hAnsi="Verdana" w:cs="Arial"/>
                              </w:rPr>
                            </w:pPr>
                            <w:r w:rsidRPr="00362DAA">
                              <w:rPr>
                                <w:rFonts w:ascii="Verdana" w:hAnsi="Verdana" w:cs="Arial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950" w:type="dxa"/>
                            <w:vAlign w:val="center"/>
                          </w:tcPr>
                          <w:p w:rsidR="00B83787" w:rsidRPr="001C2A49" w:rsidRDefault="00B83787" w:rsidP="00C8686A">
                            <w:pPr>
                              <w:spacing w:after="10" w:line="360" w:lineRule="auto"/>
                              <w:ind w:firstLine="141"/>
                              <w:jc w:val="center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  <w:r w:rsidRPr="001C2A49"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  <w:t>Candidato/a</w:t>
                            </w:r>
                          </w:p>
                        </w:tc>
                        <w:tc>
                          <w:tcPr>
                            <w:tcW w:w="1418" w:type="dxa"/>
                            <w:vAlign w:val="center"/>
                          </w:tcPr>
                          <w:p w:rsidR="00B83787" w:rsidRPr="001C2A49" w:rsidRDefault="00B83787" w:rsidP="00C8686A">
                            <w:pPr>
                              <w:spacing w:after="10" w:line="360" w:lineRule="auto"/>
                              <w:ind w:firstLine="141"/>
                              <w:jc w:val="center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  <w:r w:rsidRPr="001C2A49"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  <w:t>Próprio/a</w:t>
                            </w:r>
                          </w:p>
                        </w:tc>
                        <w:tc>
                          <w:tcPr>
                            <w:tcW w:w="1168" w:type="dxa"/>
                            <w:vAlign w:val="center"/>
                          </w:tcPr>
                          <w:p w:rsidR="00B83787" w:rsidRPr="001C2A49" w:rsidRDefault="00B83787" w:rsidP="00C8686A">
                            <w:pPr>
                              <w:spacing w:after="10" w:line="360" w:lineRule="auto"/>
                              <w:ind w:firstLine="141"/>
                              <w:jc w:val="center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  <w:r w:rsidRPr="001C2A49"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  <w:t>_______</w:t>
                            </w:r>
                          </w:p>
                        </w:tc>
                        <w:tc>
                          <w:tcPr>
                            <w:tcW w:w="1274" w:type="dxa"/>
                            <w:vAlign w:val="center"/>
                          </w:tcPr>
                          <w:p w:rsidR="00B83787" w:rsidRPr="001C2A49" w:rsidRDefault="00B83787" w:rsidP="00C8686A">
                            <w:pPr>
                              <w:spacing w:after="10" w:line="360" w:lineRule="auto"/>
                              <w:ind w:firstLine="141"/>
                              <w:jc w:val="center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  <w:r w:rsidRPr="001C2A49"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  <w:t>______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B83787" w:rsidRPr="001C2A49" w:rsidRDefault="00B83787" w:rsidP="00C8686A">
                            <w:pPr>
                              <w:spacing w:after="10" w:line="360" w:lineRule="auto"/>
                              <w:ind w:firstLine="141"/>
                              <w:jc w:val="center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417" w:type="dxa"/>
                          </w:tcPr>
                          <w:p w:rsidR="00B83787" w:rsidRPr="001C2A49" w:rsidRDefault="00B83787" w:rsidP="00C8686A">
                            <w:pPr>
                              <w:tabs>
                                <w:tab w:val="left" w:pos="743"/>
                              </w:tabs>
                              <w:spacing w:after="10" w:line="360" w:lineRule="auto"/>
                              <w:ind w:firstLine="141"/>
                              <w:jc w:val="center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351" w:type="dxa"/>
                            <w:vAlign w:val="center"/>
                          </w:tcPr>
                          <w:p w:rsidR="00B83787" w:rsidRPr="001C2A49" w:rsidRDefault="00B83787" w:rsidP="00C8686A">
                            <w:pPr>
                              <w:spacing w:after="10" w:line="360" w:lineRule="auto"/>
                              <w:ind w:firstLine="141"/>
                              <w:jc w:val="center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B83787" w:rsidRPr="00362DAA" w:rsidTr="00B83787">
                        <w:tc>
                          <w:tcPr>
                            <w:tcW w:w="602" w:type="dxa"/>
                          </w:tcPr>
                          <w:p w:rsidR="00B83787" w:rsidRPr="00362DAA" w:rsidRDefault="00B83787" w:rsidP="00C8686A">
                            <w:pPr>
                              <w:spacing w:after="10" w:line="360" w:lineRule="auto"/>
                              <w:ind w:firstLine="141"/>
                              <w:jc w:val="center"/>
                              <w:rPr>
                                <w:rFonts w:ascii="Verdana" w:hAnsi="Verdana" w:cs="Arial"/>
                              </w:rPr>
                            </w:pPr>
                            <w:r w:rsidRPr="00362DAA">
                              <w:rPr>
                                <w:rFonts w:ascii="Verdana" w:hAnsi="Verdana" w:cs="Arial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950" w:type="dxa"/>
                            <w:vAlign w:val="center"/>
                          </w:tcPr>
                          <w:p w:rsidR="00B83787" w:rsidRPr="001C2A49" w:rsidRDefault="00B83787" w:rsidP="00C8686A">
                            <w:pPr>
                              <w:spacing w:after="10" w:line="360" w:lineRule="auto"/>
                              <w:ind w:firstLine="141"/>
                              <w:jc w:val="both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vAlign w:val="center"/>
                          </w:tcPr>
                          <w:p w:rsidR="00B83787" w:rsidRPr="001C2A49" w:rsidRDefault="00B83787" w:rsidP="00C8686A">
                            <w:pPr>
                              <w:spacing w:after="10" w:line="360" w:lineRule="auto"/>
                              <w:ind w:firstLine="141"/>
                              <w:jc w:val="both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168" w:type="dxa"/>
                            <w:vAlign w:val="center"/>
                          </w:tcPr>
                          <w:p w:rsidR="00B83787" w:rsidRPr="001C2A49" w:rsidRDefault="00B83787" w:rsidP="00C8686A">
                            <w:pPr>
                              <w:spacing w:after="10" w:line="360" w:lineRule="auto"/>
                              <w:ind w:firstLine="141"/>
                              <w:jc w:val="both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274" w:type="dxa"/>
                            <w:vAlign w:val="center"/>
                          </w:tcPr>
                          <w:p w:rsidR="00B83787" w:rsidRPr="001C2A49" w:rsidRDefault="00B83787" w:rsidP="00C8686A">
                            <w:pPr>
                              <w:spacing w:after="10" w:line="360" w:lineRule="auto"/>
                              <w:ind w:firstLine="141"/>
                              <w:jc w:val="both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</w:tcPr>
                          <w:p w:rsidR="00B83787" w:rsidRPr="001C2A49" w:rsidRDefault="00B83787" w:rsidP="00C8686A">
                            <w:pPr>
                              <w:spacing w:after="10" w:line="360" w:lineRule="auto"/>
                              <w:ind w:firstLine="141"/>
                              <w:jc w:val="both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417" w:type="dxa"/>
                          </w:tcPr>
                          <w:p w:rsidR="00B83787" w:rsidRPr="001C2A49" w:rsidRDefault="00B83787" w:rsidP="00C8686A">
                            <w:pPr>
                              <w:spacing w:after="10" w:line="360" w:lineRule="auto"/>
                              <w:ind w:right="-141" w:firstLine="141"/>
                              <w:jc w:val="both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351" w:type="dxa"/>
                            <w:vAlign w:val="center"/>
                          </w:tcPr>
                          <w:p w:rsidR="00B83787" w:rsidRPr="001C2A49" w:rsidRDefault="00B83787" w:rsidP="00C8686A">
                            <w:pPr>
                              <w:spacing w:after="10" w:line="360" w:lineRule="auto"/>
                              <w:ind w:firstLine="141"/>
                              <w:jc w:val="both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B83787" w:rsidRPr="00362DAA" w:rsidTr="00B83787">
                        <w:tc>
                          <w:tcPr>
                            <w:tcW w:w="602" w:type="dxa"/>
                          </w:tcPr>
                          <w:p w:rsidR="00B83787" w:rsidRPr="00362DAA" w:rsidRDefault="00B83787" w:rsidP="00C8686A">
                            <w:pPr>
                              <w:spacing w:after="10" w:line="360" w:lineRule="auto"/>
                              <w:ind w:firstLine="141"/>
                              <w:jc w:val="center"/>
                              <w:rPr>
                                <w:rFonts w:ascii="Verdana" w:hAnsi="Verdana" w:cs="Arial"/>
                              </w:rPr>
                            </w:pPr>
                            <w:r w:rsidRPr="00362DAA">
                              <w:rPr>
                                <w:rFonts w:ascii="Verdana" w:hAnsi="Verdana" w:cs="Arial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950" w:type="dxa"/>
                            <w:vAlign w:val="center"/>
                          </w:tcPr>
                          <w:p w:rsidR="00B83787" w:rsidRPr="001C2A49" w:rsidRDefault="00B83787" w:rsidP="00C8686A">
                            <w:pPr>
                              <w:spacing w:after="10" w:line="360" w:lineRule="auto"/>
                              <w:ind w:firstLine="141"/>
                              <w:jc w:val="both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vAlign w:val="center"/>
                          </w:tcPr>
                          <w:p w:rsidR="00B83787" w:rsidRPr="001C2A49" w:rsidRDefault="00B83787" w:rsidP="00C8686A">
                            <w:pPr>
                              <w:spacing w:after="10" w:line="360" w:lineRule="auto"/>
                              <w:ind w:firstLine="141"/>
                              <w:jc w:val="both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168" w:type="dxa"/>
                            <w:vAlign w:val="center"/>
                          </w:tcPr>
                          <w:p w:rsidR="00B83787" w:rsidRPr="001C2A49" w:rsidRDefault="00B83787" w:rsidP="00C8686A">
                            <w:pPr>
                              <w:spacing w:after="10" w:line="360" w:lineRule="auto"/>
                              <w:ind w:firstLine="141"/>
                              <w:jc w:val="both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274" w:type="dxa"/>
                            <w:vAlign w:val="center"/>
                          </w:tcPr>
                          <w:p w:rsidR="00B83787" w:rsidRPr="001C2A49" w:rsidRDefault="00B83787" w:rsidP="00C8686A">
                            <w:pPr>
                              <w:spacing w:after="10" w:line="360" w:lineRule="auto"/>
                              <w:ind w:firstLine="141"/>
                              <w:jc w:val="both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</w:tcPr>
                          <w:p w:rsidR="00B83787" w:rsidRPr="001C2A49" w:rsidRDefault="00B83787" w:rsidP="00C8686A">
                            <w:pPr>
                              <w:spacing w:after="10" w:line="360" w:lineRule="auto"/>
                              <w:ind w:firstLine="141"/>
                              <w:jc w:val="both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417" w:type="dxa"/>
                          </w:tcPr>
                          <w:p w:rsidR="00B83787" w:rsidRPr="001C2A49" w:rsidRDefault="00B83787" w:rsidP="00C8686A">
                            <w:pPr>
                              <w:spacing w:after="10" w:line="360" w:lineRule="auto"/>
                              <w:ind w:right="-141" w:firstLine="141"/>
                              <w:jc w:val="both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351" w:type="dxa"/>
                            <w:vAlign w:val="center"/>
                          </w:tcPr>
                          <w:p w:rsidR="00B83787" w:rsidRPr="001C2A49" w:rsidRDefault="00B83787" w:rsidP="00C8686A">
                            <w:pPr>
                              <w:tabs>
                                <w:tab w:val="left" w:pos="1452"/>
                              </w:tabs>
                              <w:spacing w:after="10" w:line="360" w:lineRule="auto"/>
                              <w:ind w:right="1026" w:firstLine="141"/>
                              <w:jc w:val="both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B83787" w:rsidRPr="00362DAA" w:rsidTr="00B83787">
                        <w:tc>
                          <w:tcPr>
                            <w:tcW w:w="602" w:type="dxa"/>
                          </w:tcPr>
                          <w:p w:rsidR="00B83787" w:rsidRPr="00362DAA" w:rsidRDefault="00B83787" w:rsidP="00C8686A">
                            <w:pPr>
                              <w:spacing w:after="10" w:line="360" w:lineRule="auto"/>
                              <w:ind w:firstLine="141"/>
                              <w:jc w:val="center"/>
                              <w:rPr>
                                <w:rFonts w:ascii="Verdana" w:hAnsi="Verdana" w:cs="Arial"/>
                              </w:rPr>
                            </w:pPr>
                            <w:r w:rsidRPr="00362DAA">
                              <w:rPr>
                                <w:rFonts w:ascii="Verdana" w:hAnsi="Verdana" w:cs="Arial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950" w:type="dxa"/>
                            <w:vAlign w:val="center"/>
                          </w:tcPr>
                          <w:p w:rsidR="00B83787" w:rsidRPr="001C2A49" w:rsidRDefault="00B83787" w:rsidP="00C8686A">
                            <w:pPr>
                              <w:spacing w:after="10" w:line="360" w:lineRule="auto"/>
                              <w:ind w:firstLine="141"/>
                              <w:jc w:val="both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vAlign w:val="center"/>
                          </w:tcPr>
                          <w:p w:rsidR="00B83787" w:rsidRPr="001C2A49" w:rsidRDefault="00B83787" w:rsidP="00C8686A">
                            <w:pPr>
                              <w:spacing w:after="10" w:line="360" w:lineRule="auto"/>
                              <w:ind w:firstLine="141"/>
                              <w:jc w:val="both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168" w:type="dxa"/>
                            <w:vAlign w:val="center"/>
                          </w:tcPr>
                          <w:p w:rsidR="00B83787" w:rsidRPr="001C2A49" w:rsidRDefault="00B83787" w:rsidP="00C8686A">
                            <w:pPr>
                              <w:spacing w:after="10" w:line="360" w:lineRule="auto"/>
                              <w:ind w:firstLine="141"/>
                              <w:jc w:val="both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274" w:type="dxa"/>
                            <w:vAlign w:val="center"/>
                          </w:tcPr>
                          <w:p w:rsidR="00B83787" w:rsidRPr="001C2A49" w:rsidRDefault="00B83787" w:rsidP="00C8686A">
                            <w:pPr>
                              <w:spacing w:after="10" w:line="360" w:lineRule="auto"/>
                              <w:ind w:firstLine="141"/>
                              <w:jc w:val="both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</w:tcPr>
                          <w:p w:rsidR="00B83787" w:rsidRPr="001C2A49" w:rsidRDefault="00B83787" w:rsidP="00C8686A">
                            <w:pPr>
                              <w:spacing w:after="10" w:line="360" w:lineRule="auto"/>
                              <w:ind w:firstLine="141"/>
                              <w:jc w:val="both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417" w:type="dxa"/>
                          </w:tcPr>
                          <w:p w:rsidR="00B83787" w:rsidRPr="001C2A49" w:rsidRDefault="00B83787" w:rsidP="00C8686A">
                            <w:pPr>
                              <w:spacing w:after="10" w:line="360" w:lineRule="auto"/>
                              <w:ind w:right="-141" w:firstLine="141"/>
                              <w:jc w:val="both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351" w:type="dxa"/>
                            <w:vAlign w:val="center"/>
                          </w:tcPr>
                          <w:p w:rsidR="00B83787" w:rsidRPr="001C2A49" w:rsidRDefault="00B83787" w:rsidP="00C8686A">
                            <w:pPr>
                              <w:spacing w:after="10" w:line="360" w:lineRule="auto"/>
                              <w:ind w:firstLine="141"/>
                              <w:jc w:val="both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B83787" w:rsidRPr="00362DAA" w:rsidTr="00B83787">
                        <w:tc>
                          <w:tcPr>
                            <w:tcW w:w="602" w:type="dxa"/>
                          </w:tcPr>
                          <w:p w:rsidR="00B83787" w:rsidRPr="00362DAA" w:rsidRDefault="00B83787" w:rsidP="00C8686A">
                            <w:pPr>
                              <w:spacing w:after="10" w:line="360" w:lineRule="auto"/>
                              <w:ind w:firstLine="141"/>
                              <w:jc w:val="center"/>
                              <w:rPr>
                                <w:rFonts w:ascii="Verdana" w:hAnsi="Verdana" w:cs="Arial"/>
                              </w:rPr>
                            </w:pPr>
                            <w:r w:rsidRPr="00362DAA">
                              <w:rPr>
                                <w:rFonts w:ascii="Verdana" w:hAnsi="Verdana" w:cs="Arial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950" w:type="dxa"/>
                            <w:vAlign w:val="center"/>
                          </w:tcPr>
                          <w:p w:rsidR="00B83787" w:rsidRPr="001C2A49" w:rsidRDefault="00B83787" w:rsidP="00C8686A">
                            <w:pPr>
                              <w:spacing w:after="10" w:line="360" w:lineRule="auto"/>
                              <w:ind w:firstLine="141"/>
                              <w:jc w:val="both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vAlign w:val="center"/>
                          </w:tcPr>
                          <w:p w:rsidR="00B83787" w:rsidRPr="001C2A49" w:rsidRDefault="00B83787" w:rsidP="00C8686A">
                            <w:pPr>
                              <w:spacing w:after="10" w:line="360" w:lineRule="auto"/>
                              <w:ind w:firstLine="141"/>
                              <w:jc w:val="both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168" w:type="dxa"/>
                            <w:vAlign w:val="center"/>
                          </w:tcPr>
                          <w:p w:rsidR="00B83787" w:rsidRPr="001C2A49" w:rsidRDefault="00B83787" w:rsidP="00C8686A">
                            <w:pPr>
                              <w:spacing w:after="10" w:line="360" w:lineRule="auto"/>
                              <w:ind w:firstLine="141"/>
                              <w:jc w:val="both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274" w:type="dxa"/>
                            <w:vAlign w:val="center"/>
                          </w:tcPr>
                          <w:p w:rsidR="00B83787" w:rsidRPr="001C2A49" w:rsidRDefault="00B83787" w:rsidP="00C8686A">
                            <w:pPr>
                              <w:spacing w:after="10" w:line="360" w:lineRule="auto"/>
                              <w:ind w:firstLine="141"/>
                              <w:jc w:val="both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</w:tcPr>
                          <w:p w:rsidR="00B83787" w:rsidRPr="001C2A49" w:rsidRDefault="00B83787" w:rsidP="00C8686A">
                            <w:pPr>
                              <w:spacing w:after="10" w:line="360" w:lineRule="auto"/>
                              <w:ind w:firstLine="141"/>
                              <w:jc w:val="both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417" w:type="dxa"/>
                          </w:tcPr>
                          <w:p w:rsidR="00B83787" w:rsidRPr="001C2A49" w:rsidRDefault="00B83787" w:rsidP="00C8686A">
                            <w:pPr>
                              <w:spacing w:after="10" w:line="360" w:lineRule="auto"/>
                              <w:ind w:right="-141" w:firstLine="141"/>
                              <w:jc w:val="both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351" w:type="dxa"/>
                            <w:vAlign w:val="center"/>
                          </w:tcPr>
                          <w:p w:rsidR="00B83787" w:rsidRPr="001C2A49" w:rsidRDefault="00B83787" w:rsidP="00C8686A">
                            <w:pPr>
                              <w:spacing w:after="10" w:line="360" w:lineRule="auto"/>
                              <w:ind w:firstLine="141"/>
                              <w:jc w:val="both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B83787" w:rsidRPr="00362DAA" w:rsidTr="00B83787">
                        <w:tc>
                          <w:tcPr>
                            <w:tcW w:w="602" w:type="dxa"/>
                          </w:tcPr>
                          <w:p w:rsidR="00B83787" w:rsidRPr="00362DAA" w:rsidRDefault="00B83787" w:rsidP="00C8686A">
                            <w:pPr>
                              <w:spacing w:after="10" w:line="360" w:lineRule="auto"/>
                              <w:ind w:firstLine="141"/>
                              <w:jc w:val="center"/>
                              <w:rPr>
                                <w:rFonts w:ascii="Verdana" w:hAnsi="Verdana" w:cs="Arial"/>
                              </w:rPr>
                            </w:pPr>
                            <w:r w:rsidRPr="00362DAA">
                              <w:rPr>
                                <w:rFonts w:ascii="Verdana" w:hAnsi="Verdana" w:cs="Arial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950" w:type="dxa"/>
                            <w:vAlign w:val="center"/>
                          </w:tcPr>
                          <w:p w:rsidR="00B83787" w:rsidRPr="001C2A49" w:rsidRDefault="00B83787" w:rsidP="00C8686A">
                            <w:pPr>
                              <w:spacing w:after="10" w:line="360" w:lineRule="auto"/>
                              <w:ind w:firstLine="141"/>
                              <w:jc w:val="both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vAlign w:val="center"/>
                          </w:tcPr>
                          <w:p w:rsidR="00B83787" w:rsidRPr="001C2A49" w:rsidRDefault="00B83787" w:rsidP="00C8686A">
                            <w:pPr>
                              <w:spacing w:after="10" w:line="360" w:lineRule="auto"/>
                              <w:ind w:firstLine="141"/>
                              <w:jc w:val="both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168" w:type="dxa"/>
                            <w:vAlign w:val="center"/>
                          </w:tcPr>
                          <w:p w:rsidR="00B83787" w:rsidRPr="001C2A49" w:rsidRDefault="00B83787" w:rsidP="00C8686A">
                            <w:pPr>
                              <w:spacing w:after="10" w:line="360" w:lineRule="auto"/>
                              <w:ind w:firstLine="141"/>
                              <w:jc w:val="both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274" w:type="dxa"/>
                            <w:vAlign w:val="center"/>
                          </w:tcPr>
                          <w:p w:rsidR="00B83787" w:rsidRPr="001C2A49" w:rsidRDefault="00B83787" w:rsidP="00C8686A">
                            <w:pPr>
                              <w:spacing w:after="10" w:line="360" w:lineRule="auto"/>
                              <w:ind w:firstLine="141"/>
                              <w:jc w:val="both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</w:tcPr>
                          <w:p w:rsidR="00B83787" w:rsidRPr="001C2A49" w:rsidRDefault="00B83787" w:rsidP="00C8686A">
                            <w:pPr>
                              <w:spacing w:after="10" w:line="360" w:lineRule="auto"/>
                              <w:ind w:firstLine="141"/>
                              <w:jc w:val="both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417" w:type="dxa"/>
                          </w:tcPr>
                          <w:p w:rsidR="00B83787" w:rsidRPr="001C2A49" w:rsidRDefault="00B83787" w:rsidP="00C8686A">
                            <w:pPr>
                              <w:spacing w:after="10" w:line="360" w:lineRule="auto"/>
                              <w:ind w:right="-141" w:firstLine="141"/>
                              <w:jc w:val="both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351" w:type="dxa"/>
                            <w:vAlign w:val="center"/>
                          </w:tcPr>
                          <w:p w:rsidR="00B83787" w:rsidRPr="001C2A49" w:rsidRDefault="00B83787" w:rsidP="00C8686A">
                            <w:pPr>
                              <w:spacing w:after="10" w:line="360" w:lineRule="auto"/>
                              <w:ind w:firstLine="141"/>
                              <w:jc w:val="both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B83787" w:rsidRPr="00362DAA" w:rsidTr="00B83787">
                        <w:tc>
                          <w:tcPr>
                            <w:tcW w:w="602" w:type="dxa"/>
                          </w:tcPr>
                          <w:p w:rsidR="00B83787" w:rsidRPr="00362DAA" w:rsidRDefault="00B83787" w:rsidP="00C8686A">
                            <w:pPr>
                              <w:spacing w:after="10" w:line="360" w:lineRule="auto"/>
                              <w:ind w:firstLine="141"/>
                              <w:jc w:val="center"/>
                              <w:rPr>
                                <w:rFonts w:ascii="Verdana" w:hAnsi="Verdana" w:cs="Arial"/>
                              </w:rPr>
                            </w:pPr>
                            <w:r w:rsidRPr="00362DAA">
                              <w:rPr>
                                <w:rFonts w:ascii="Verdana" w:hAnsi="Verdana" w:cs="Arial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950" w:type="dxa"/>
                            <w:vAlign w:val="center"/>
                          </w:tcPr>
                          <w:p w:rsidR="00B83787" w:rsidRPr="001C2A49" w:rsidRDefault="00B83787" w:rsidP="00C8686A">
                            <w:pPr>
                              <w:spacing w:after="10" w:line="360" w:lineRule="auto"/>
                              <w:ind w:firstLine="141"/>
                              <w:jc w:val="both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vAlign w:val="center"/>
                          </w:tcPr>
                          <w:p w:rsidR="00B83787" w:rsidRPr="001C2A49" w:rsidRDefault="00B83787" w:rsidP="00C8686A">
                            <w:pPr>
                              <w:spacing w:after="10" w:line="360" w:lineRule="auto"/>
                              <w:ind w:firstLine="141"/>
                              <w:jc w:val="both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168" w:type="dxa"/>
                            <w:vAlign w:val="center"/>
                          </w:tcPr>
                          <w:p w:rsidR="00B83787" w:rsidRPr="001C2A49" w:rsidRDefault="00B83787" w:rsidP="00C8686A">
                            <w:pPr>
                              <w:spacing w:after="10" w:line="360" w:lineRule="auto"/>
                              <w:ind w:firstLine="141"/>
                              <w:jc w:val="both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274" w:type="dxa"/>
                            <w:vAlign w:val="center"/>
                          </w:tcPr>
                          <w:p w:rsidR="00B83787" w:rsidRPr="001C2A49" w:rsidRDefault="00B83787" w:rsidP="00C8686A">
                            <w:pPr>
                              <w:spacing w:after="10" w:line="360" w:lineRule="auto"/>
                              <w:ind w:firstLine="141"/>
                              <w:jc w:val="both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</w:tcPr>
                          <w:p w:rsidR="00B83787" w:rsidRPr="001C2A49" w:rsidRDefault="00B83787" w:rsidP="00C8686A">
                            <w:pPr>
                              <w:spacing w:after="10" w:line="360" w:lineRule="auto"/>
                              <w:ind w:firstLine="141"/>
                              <w:jc w:val="both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417" w:type="dxa"/>
                          </w:tcPr>
                          <w:p w:rsidR="00B83787" w:rsidRPr="001C2A49" w:rsidRDefault="00B83787" w:rsidP="00C8686A">
                            <w:pPr>
                              <w:spacing w:after="10" w:line="360" w:lineRule="auto"/>
                              <w:ind w:right="-141" w:firstLine="141"/>
                              <w:jc w:val="both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351" w:type="dxa"/>
                            <w:vAlign w:val="center"/>
                          </w:tcPr>
                          <w:p w:rsidR="00B83787" w:rsidRPr="001C2A49" w:rsidRDefault="00B83787" w:rsidP="00C8686A">
                            <w:pPr>
                              <w:spacing w:after="10" w:line="360" w:lineRule="auto"/>
                              <w:ind w:firstLine="141"/>
                              <w:jc w:val="both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B83787" w:rsidRPr="00362DAA" w:rsidTr="00B83787">
                        <w:tc>
                          <w:tcPr>
                            <w:tcW w:w="602" w:type="dxa"/>
                          </w:tcPr>
                          <w:p w:rsidR="00B83787" w:rsidRPr="00362DAA" w:rsidRDefault="00B83787" w:rsidP="00C8686A">
                            <w:pPr>
                              <w:spacing w:after="10" w:line="360" w:lineRule="auto"/>
                              <w:ind w:firstLine="141"/>
                              <w:jc w:val="center"/>
                              <w:rPr>
                                <w:rFonts w:ascii="Verdana" w:hAnsi="Verdana" w:cs="Arial"/>
                              </w:rPr>
                            </w:pPr>
                            <w:r w:rsidRPr="00362DAA">
                              <w:rPr>
                                <w:rFonts w:ascii="Verdana" w:hAnsi="Verdana" w:cs="Arial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950" w:type="dxa"/>
                            <w:vAlign w:val="center"/>
                          </w:tcPr>
                          <w:p w:rsidR="00B83787" w:rsidRPr="001C2A49" w:rsidRDefault="00B83787" w:rsidP="00C8686A">
                            <w:pPr>
                              <w:spacing w:after="10" w:line="360" w:lineRule="auto"/>
                              <w:ind w:firstLine="141"/>
                              <w:jc w:val="both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vAlign w:val="center"/>
                          </w:tcPr>
                          <w:p w:rsidR="00B83787" w:rsidRPr="001C2A49" w:rsidRDefault="00B83787" w:rsidP="00C8686A">
                            <w:pPr>
                              <w:spacing w:after="10" w:line="360" w:lineRule="auto"/>
                              <w:ind w:firstLine="141"/>
                              <w:jc w:val="both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168" w:type="dxa"/>
                            <w:vAlign w:val="center"/>
                          </w:tcPr>
                          <w:p w:rsidR="00B83787" w:rsidRPr="001C2A49" w:rsidRDefault="00B83787" w:rsidP="00C8686A">
                            <w:pPr>
                              <w:spacing w:after="10" w:line="360" w:lineRule="auto"/>
                              <w:ind w:firstLine="141"/>
                              <w:jc w:val="both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274" w:type="dxa"/>
                            <w:vAlign w:val="center"/>
                          </w:tcPr>
                          <w:p w:rsidR="00B83787" w:rsidRPr="001C2A49" w:rsidRDefault="00B83787" w:rsidP="00C8686A">
                            <w:pPr>
                              <w:spacing w:after="10" w:line="360" w:lineRule="auto"/>
                              <w:ind w:firstLine="141"/>
                              <w:jc w:val="both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</w:tcPr>
                          <w:p w:rsidR="00B83787" w:rsidRPr="001C2A49" w:rsidRDefault="00B83787" w:rsidP="00C8686A">
                            <w:pPr>
                              <w:spacing w:after="10" w:line="360" w:lineRule="auto"/>
                              <w:ind w:firstLine="141"/>
                              <w:jc w:val="both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417" w:type="dxa"/>
                          </w:tcPr>
                          <w:p w:rsidR="00B83787" w:rsidRPr="001C2A49" w:rsidRDefault="00B83787" w:rsidP="00C8686A">
                            <w:pPr>
                              <w:spacing w:after="10" w:line="360" w:lineRule="auto"/>
                              <w:ind w:right="-141" w:firstLine="141"/>
                              <w:jc w:val="both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351" w:type="dxa"/>
                            <w:vAlign w:val="center"/>
                          </w:tcPr>
                          <w:p w:rsidR="00B83787" w:rsidRPr="001C2A49" w:rsidRDefault="00B83787" w:rsidP="00C8686A">
                            <w:pPr>
                              <w:spacing w:after="10" w:line="360" w:lineRule="auto"/>
                              <w:ind w:firstLine="141"/>
                              <w:jc w:val="both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</w:tbl>
                    <w:p w:rsidR="00B83787" w:rsidRPr="003B0D80" w:rsidRDefault="00B83787" w:rsidP="00C8686A">
                      <w:pPr>
                        <w:spacing w:after="10" w:line="360" w:lineRule="auto"/>
                        <w:ind w:firstLine="141"/>
                        <w:jc w:val="both"/>
                        <w:rPr>
                          <w:rFonts w:ascii="Verdana" w:hAnsi="Verdana" w:cs="Arial"/>
                          <w:sz w:val="16"/>
                          <w:szCs w:val="16"/>
                        </w:rPr>
                      </w:pPr>
                    </w:p>
                    <w:p w:rsidR="00B83787" w:rsidRPr="00C8686A" w:rsidRDefault="00B83787" w:rsidP="00C8686A">
                      <w:pPr>
                        <w:pStyle w:val="PargrafodaLista"/>
                        <w:numPr>
                          <w:ilvl w:val="0"/>
                          <w:numId w:val="22"/>
                        </w:numPr>
                        <w:tabs>
                          <w:tab w:val="left" w:pos="709"/>
                        </w:tabs>
                        <w:spacing w:after="10" w:line="360" w:lineRule="auto"/>
                        <w:ind w:left="284" w:firstLine="142"/>
                        <w:jc w:val="both"/>
                        <w:rPr>
                          <w:rFonts w:ascii="Verdana" w:hAnsi="Verdana" w:cs="Arial"/>
                          <w:b/>
                          <w:sz w:val="18"/>
                          <w:szCs w:val="18"/>
                          <w:u w:val="single"/>
                        </w:rPr>
                      </w:pPr>
                      <w:r w:rsidRPr="00C8686A">
                        <w:rPr>
                          <w:rFonts w:ascii="Verdana" w:hAnsi="Verdana" w:cs="Arial"/>
                          <w:b/>
                          <w:sz w:val="18"/>
                          <w:szCs w:val="18"/>
                          <w:u w:val="single"/>
                        </w:rPr>
                        <w:t>Despesas mensais dedutíveis</w:t>
                      </w:r>
                    </w:p>
                    <w:p w:rsidR="00B83787" w:rsidRPr="0020056E" w:rsidRDefault="00B83787" w:rsidP="00C8686A">
                      <w:pPr>
                        <w:pStyle w:val="PargrafodaLista"/>
                        <w:numPr>
                          <w:ilvl w:val="0"/>
                          <w:numId w:val="9"/>
                        </w:numPr>
                        <w:spacing w:after="10" w:line="360" w:lineRule="auto"/>
                        <w:ind w:firstLine="141"/>
                        <w:jc w:val="both"/>
                        <w:rPr>
                          <w:rFonts w:ascii="Verdana" w:hAnsi="Verdana" w:cs="Arial"/>
                          <w:sz w:val="18"/>
                          <w:szCs w:val="18"/>
                        </w:rPr>
                      </w:pPr>
                      <w:r w:rsidRPr="0020056E">
                        <w:rPr>
                          <w:rFonts w:ascii="Verdana" w:hAnsi="Verdana" w:cs="Arial"/>
                          <w:sz w:val="18"/>
                          <w:szCs w:val="18"/>
                        </w:rPr>
                        <w:t>Renda de casa: €______</w:t>
                      </w:r>
                    </w:p>
                    <w:p w:rsidR="00B83787" w:rsidRPr="0020056E" w:rsidRDefault="00B83787" w:rsidP="00C8686A">
                      <w:pPr>
                        <w:pStyle w:val="PargrafodaLista"/>
                        <w:numPr>
                          <w:ilvl w:val="0"/>
                          <w:numId w:val="9"/>
                        </w:numPr>
                        <w:spacing w:after="10" w:line="360" w:lineRule="auto"/>
                        <w:ind w:firstLine="141"/>
                        <w:jc w:val="both"/>
                        <w:rPr>
                          <w:rFonts w:ascii="Verdana" w:hAnsi="Verdana" w:cs="Arial"/>
                          <w:sz w:val="18"/>
                          <w:szCs w:val="18"/>
                        </w:rPr>
                      </w:pPr>
                      <w:r w:rsidRPr="0020056E">
                        <w:rPr>
                          <w:rFonts w:ascii="Verdana" w:hAnsi="Verdana" w:cs="Arial"/>
                          <w:sz w:val="18"/>
                          <w:szCs w:val="18"/>
                        </w:rPr>
                        <w:t>Empréstimo bancário para aquisição ou construção de habitação própria: €______</w:t>
                      </w:r>
                      <w:r w:rsidR="00C03A81" w:rsidRPr="0020056E">
                        <w:rPr>
                          <w:rFonts w:ascii="Verdana" w:hAnsi="Verdana" w:cs="Arial"/>
                          <w:sz w:val="18"/>
                          <w:szCs w:val="18"/>
                        </w:rPr>
                        <w:t>__</w:t>
                      </w:r>
                    </w:p>
                    <w:p w:rsidR="00B83787" w:rsidRDefault="00B83787" w:rsidP="00C8686A">
                      <w:pPr>
                        <w:spacing w:after="10" w:line="360" w:lineRule="auto"/>
                        <w:ind w:firstLine="141"/>
                        <w:jc w:val="both"/>
                        <w:rPr>
                          <w:rFonts w:ascii="Verdana" w:hAnsi="Verdana" w:cs="Arial"/>
                          <w:b/>
                          <w:sz w:val="18"/>
                          <w:szCs w:val="18"/>
                        </w:rPr>
                      </w:pPr>
                    </w:p>
                    <w:p w:rsidR="00B83787" w:rsidRDefault="00B83787" w:rsidP="00C8686A">
                      <w:pPr>
                        <w:spacing w:after="10" w:line="360" w:lineRule="auto"/>
                        <w:ind w:firstLine="141"/>
                        <w:jc w:val="both"/>
                        <w:rPr>
                          <w:rFonts w:ascii="Verdana" w:hAnsi="Verdana" w:cs="Arial"/>
                          <w:b/>
                          <w:sz w:val="18"/>
                          <w:szCs w:val="18"/>
                        </w:rPr>
                      </w:pPr>
                    </w:p>
                    <w:p w:rsidR="00B83787" w:rsidRDefault="00B83787" w:rsidP="00C8686A">
                      <w:pPr>
                        <w:spacing w:after="10" w:line="360" w:lineRule="auto"/>
                        <w:ind w:firstLine="141"/>
                        <w:jc w:val="both"/>
                        <w:rPr>
                          <w:rFonts w:ascii="Verdana" w:hAnsi="Verdana" w:cs="Arial"/>
                          <w:b/>
                          <w:sz w:val="18"/>
                          <w:szCs w:val="18"/>
                        </w:rPr>
                      </w:pPr>
                    </w:p>
                    <w:p w:rsidR="00B83787" w:rsidRPr="00B83787" w:rsidRDefault="00B83787" w:rsidP="00C8686A">
                      <w:pPr>
                        <w:spacing w:after="10" w:line="360" w:lineRule="auto"/>
                        <w:ind w:firstLine="141"/>
                        <w:jc w:val="both"/>
                        <w:rPr>
                          <w:rFonts w:ascii="Verdana" w:hAnsi="Verdana" w:cs="Arial"/>
                          <w:b/>
                          <w:sz w:val="18"/>
                          <w:szCs w:val="18"/>
                        </w:rPr>
                      </w:pPr>
                    </w:p>
                    <w:p w:rsidR="00B83787" w:rsidRPr="00970C3C" w:rsidRDefault="00B83787" w:rsidP="00C8686A">
                      <w:pPr>
                        <w:pStyle w:val="PargrafodaLista"/>
                        <w:numPr>
                          <w:ilvl w:val="0"/>
                          <w:numId w:val="9"/>
                        </w:numPr>
                        <w:spacing w:after="10" w:line="360" w:lineRule="auto"/>
                        <w:ind w:firstLine="141"/>
                        <w:jc w:val="both"/>
                        <w:rPr>
                          <w:rFonts w:ascii="Verdana" w:hAnsi="Verdana" w:cs="Arial"/>
                          <w:b/>
                          <w:sz w:val="18"/>
                          <w:szCs w:val="18"/>
                        </w:rPr>
                      </w:pPr>
                      <w:r w:rsidRPr="00970C3C">
                        <w:rPr>
                          <w:rFonts w:ascii="Verdana" w:hAnsi="Verdana" w:cs="Arial"/>
                          <w:b/>
                          <w:sz w:val="18"/>
                          <w:szCs w:val="18"/>
                        </w:rPr>
                        <w:t>Luz</w:t>
                      </w:r>
                      <w:r>
                        <w:rPr>
                          <w:rFonts w:ascii="Verdana" w:hAnsi="Verdana" w:cs="Arial"/>
                          <w:b/>
                          <w:sz w:val="18"/>
                          <w:szCs w:val="18"/>
                        </w:rPr>
                        <w:t>: ______</w:t>
                      </w:r>
                    </w:p>
                    <w:p w:rsidR="00B83787" w:rsidRDefault="00B83787" w:rsidP="00C8686A">
                      <w:pPr>
                        <w:spacing w:after="10" w:line="360" w:lineRule="auto"/>
                        <w:ind w:firstLine="141"/>
                        <w:jc w:val="both"/>
                        <w:rPr>
                          <w:rFonts w:ascii="Verdana" w:hAnsi="Verdana" w:cs="Arial"/>
                          <w:b/>
                          <w:sz w:val="18"/>
                          <w:szCs w:val="18"/>
                        </w:rPr>
                      </w:pPr>
                    </w:p>
                    <w:p w:rsidR="00B83787" w:rsidRDefault="00B83787" w:rsidP="00C8686A">
                      <w:pPr>
                        <w:spacing w:after="10" w:line="360" w:lineRule="auto"/>
                        <w:ind w:firstLine="141"/>
                        <w:jc w:val="both"/>
                        <w:rPr>
                          <w:rFonts w:ascii="Verdana" w:hAnsi="Verdana" w:cs="Arial"/>
                          <w:b/>
                          <w:sz w:val="18"/>
                          <w:szCs w:val="18"/>
                        </w:rPr>
                      </w:pPr>
                    </w:p>
                    <w:p w:rsidR="00B83787" w:rsidRPr="00970C3C" w:rsidRDefault="00B83787" w:rsidP="00C8686A">
                      <w:pPr>
                        <w:pStyle w:val="PargrafodaLista"/>
                        <w:numPr>
                          <w:ilvl w:val="0"/>
                          <w:numId w:val="9"/>
                        </w:numPr>
                        <w:spacing w:after="10" w:line="360" w:lineRule="auto"/>
                        <w:ind w:firstLine="141"/>
                        <w:jc w:val="both"/>
                        <w:rPr>
                          <w:rFonts w:ascii="Verdana" w:hAnsi="Verdana" w:cs="Arial"/>
                          <w:b/>
                          <w:sz w:val="18"/>
                          <w:szCs w:val="18"/>
                        </w:rPr>
                      </w:pPr>
                      <w:r w:rsidRPr="00970C3C">
                        <w:rPr>
                          <w:rFonts w:ascii="Verdana" w:hAnsi="Verdana" w:cs="Arial"/>
                          <w:b/>
                          <w:sz w:val="18"/>
                          <w:szCs w:val="18"/>
                        </w:rPr>
                        <w:t>Água</w:t>
                      </w:r>
                      <w:r>
                        <w:rPr>
                          <w:rFonts w:ascii="Verdana" w:hAnsi="Verdana" w:cs="Arial"/>
                          <w:b/>
                          <w:sz w:val="18"/>
                          <w:szCs w:val="18"/>
                        </w:rPr>
                        <w:t>: ______</w:t>
                      </w:r>
                    </w:p>
                    <w:p w:rsidR="00B83787" w:rsidRPr="00970C3C" w:rsidRDefault="00B83787" w:rsidP="00C8686A">
                      <w:pPr>
                        <w:pStyle w:val="PargrafodaLista"/>
                        <w:numPr>
                          <w:ilvl w:val="0"/>
                          <w:numId w:val="9"/>
                        </w:numPr>
                        <w:spacing w:after="10" w:line="360" w:lineRule="auto"/>
                        <w:ind w:firstLine="141"/>
                        <w:jc w:val="both"/>
                        <w:rPr>
                          <w:rFonts w:ascii="Verdana" w:hAnsi="Verdana" w:cs="Arial"/>
                          <w:b/>
                          <w:sz w:val="18"/>
                          <w:szCs w:val="18"/>
                        </w:rPr>
                      </w:pPr>
                      <w:r w:rsidRPr="00970C3C">
                        <w:rPr>
                          <w:rFonts w:ascii="Verdana" w:hAnsi="Verdana" w:cs="Arial"/>
                          <w:b/>
                          <w:sz w:val="18"/>
                          <w:szCs w:val="18"/>
                        </w:rPr>
                        <w:t>Gás</w:t>
                      </w:r>
                      <w:r>
                        <w:rPr>
                          <w:rFonts w:ascii="Verdana" w:hAnsi="Verdana" w:cs="Arial"/>
                          <w:b/>
                          <w:sz w:val="18"/>
                          <w:szCs w:val="18"/>
                        </w:rPr>
                        <w:t>: ______</w:t>
                      </w:r>
                    </w:p>
                    <w:p w:rsidR="00B83787" w:rsidRPr="00970C3C" w:rsidRDefault="00B83787" w:rsidP="00C8686A">
                      <w:pPr>
                        <w:pStyle w:val="PargrafodaLista"/>
                        <w:numPr>
                          <w:ilvl w:val="0"/>
                          <w:numId w:val="9"/>
                        </w:numPr>
                        <w:spacing w:after="10" w:line="360" w:lineRule="auto"/>
                        <w:ind w:firstLine="141"/>
                        <w:jc w:val="both"/>
                        <w:rPr>
                          <w:rFonts w:ascii="Verdana" w:hAnsi="Verdana" w:cs="Arial"/>
                          <w:b/>
                          <w:sz w:val="18"/>
                          <w:szCs w:val="18"/>
                        </w:rPr>
                      </w:pPr>
                      <w:r w:rsidRPr="00970C3C">
                        <w:rPr>
                          <w:rFonts w:ascii="Verdana" w:hAnsi="Verdana" w:cs="Arial"/>
                          <w:b/>
                          <w:sz w:val="18"/>
                          <w:szCs w:val="18"/>
                        </w:rPr>
                        <w:t>Despesas fixas com saúde</w:t>
                      </w:r>
                      <w:r>
                        <w:rPr>
                          <w:rFonts w:ascii="Verdana" w:hAnsi="Verdana" w:cs="Arial"/>
                          <w:b/>
                          <w:sz w:val="18"/>
                          <w:szCs w:val="18"/>
                        </w:rPr>
                        <w:t>: ______</w:t>
                      </w:r>
                    </w:p>
                    <w:p w:rsidR="00B83787" w:rsidRDefault="00B83787" w:rsidP="00C8686A">
                      <w:pPr>
                        <w:spacing w:line="360" w:lineRule="auto"/>
                        <w:ind w:firstLine="141"/>
                        <w:jc w:val="both"/>
                        <w:rPr>
                          <w:rFonts w:ascii="Verdana" w:hAnsi="Verdana" w:cs="Arial"/>
                          <w:sz w:val="18"/>
                          <w:szCs w:val="18"/>
                        </w:rPr>
                      </w:pPr>
                    </w:p>
                    <w:p w:rsidR="00B83787" w:rsidRPr="00362DAA" w:rsidRDefault="00B83787" w:rsidP="00C8686A">
                      <w:pPr>
                        <w:spacing w:line="360" w:lineRule="auto"/>
                        <w:ind w:firstLine="141"/>
                        <w:jc w:val="both"/>
                        <w:rPr>
                          <w:rFonts w:ascii="Verdana" w:hAnsi="Verdana" w:cs="Arial"/>
                          <w:sz w:val="18"/>
                          <w:szCs w:val="18"/>
                        </w:rPr>
                      </w:pPr>
                      <w:r w:rsidRPr="00362DAA">
                        <w:rPr>
                          <w:rFonts w:ascii="Verdana" w:hAnsi="Verdana" w:cs="Arial"/>
                          <w:sz w:val="18"/>
                          <w:szCs w:val="18"/>
                        </w:rPr>
                        <w:t>De acordo co</w:t>
                      </w:r>
                      <w:r>
                        <w:rPr>
                          <w:rFonts w:ascii="Verdana" w:hAnsi="Verdana" w:cs="Arial"/>
                          <w:sz w:val="18"/>
                          <w:szCs w:val="18"/>
                        </w:rPr>
                        <w:t>m o n.º 4 do artigo 9</w:t>
                      </w:r>
                      <w:r w:rsidRPr="00362DAA">
                        <w:rPr>
                          <w:rFonts w:ascii="Verdana" w:hAnsi="Verdana" w:cs="Arial"/>
                          <w:sz w:val="18"/>
                          <w:szCs w:val="18"/>
                        </w:rPr>
                        <w:t xml:space="preserve">.º do Regulamento </w:t>
                      </w:r>
                      <w:r>
                        <w:rPr>
                          <w:rFonts w:ascii="Verdana" w:hAnsi="Verdana" w:cs="Arial"/>
                          <w:sz w:val="18"/>
                          <w:szCs w:val="18"/>
                        </w:rPr>
                        <w:t>do Fundo Municipal de Emergência Social</w:t>
                      </w:r>
                      <w:r w:rsidRPr="00362DAA">
                        <w:rPr>
                          <w:rFonts w:ascii="Verdana" w:hAnsi="Verdana" w:cs="Arial"/>
                          <w:sz w:val="18"/>
                          <w:szCs w:val="18"/>
                        </w:rPr>
                        <w:t xml:space="preserve">, declara apresentar </w:t>
                      </w:r>
                      <w:r>
                        <w:rPr>
                          <w:rFonts w:ascii="Verdana" w:hAnsi="Verdana" w:cs="Arial"/>
                          <w:sz w:val="18"/>
                          <w:szCs w:val="18"/>
                        </w:rPr>
                        <w:t>com a</w:t>
                      </w:r>
                      <w:r w:rsidRPr="00362DAA">
                        <w:rPr>
                          <w:rFonts w:ascii="Verdana" w:hAnsi="Verdana" w:cs="Arial"/>
                          <w:sz w:val="18"/>
                          <w:szCs w:val="18"/>
                        </w:rPr>
                        <w:t xml:space="preserve"> presente candidatura os seguintes elementos instrutórios</w:t>
                      </w:r>
                      <w:r>
                        <w:rPr>
                          <w:rFonts w:ascii="Verdana" w:hAnsi="Verdana" w:cs="Arial"/>
                          <w:sz w:val="18"/>
                          <w:szCs w:val="18"/>
                        </w:rPr>
                        <w:t xml:space="preserve"> elencados no Anexo 1.</w:t>
                      </w:r>
                    </w:p>
                    <w:p w:rsidR="00B83787" w:rsidRPr="003B0D80" w:rsidRDefault="00B83787" w:rsidP="00C8686A">
                      <w:pPr>
                        <w:spacing w:line="360" w:lineRule="auto"/>
                        <w:ind w:firstLine="141"/>
                        <w:jc w:val="both"/>
                        <w:rPr>
                          <w:rFonts w:ascii="Verdana" w:hAnsi="Verdana" w:cs="Arial"/>
                          <w:sz w:val="16"/>
                          <w:szCs w:val="16"/>
                        </w:rPr>
                      </w:pPr>
                    </w:p>
                    <w:p w:rsidR="00B83787" w:rsidRPr="00362DAA" w:rsidRDefault="00B83787" w:rsidP="00C8686A">
                      <w:pPr>
                        <w:pStyle w:val="Avanodecorpodetexto"/>
                        <w:tabs>
                          <w:tab w:val="left" w:pos="426"/>
                        </w:tabs>
                        <w:spacing w:after="60" w:line="360" w:lineRule="auto"/>
                        <w:ind w:left="360" w:right="-1" w:firstLine="141"/>
                        <w:jc w:val="both"/>
                        <w:rPr>
                          <w:rFonts w:ascii="Verdana" w:hAnsi="Verdana" w:cs="Arial"/>
                        </w:rPr>
                      </w:pPr>
                      <w:r w:rsidRPr="00362DAA">
                        <w:rPr>
                          <w:rFonts w:ascii="Verdana" w:hAnsi="Verdana" w:cs="Arial"/>
                        </w:rPr>
                        <w:t>O/A candidato/a declara, ainda, ter conhecimento</w:t>
                      </w:r>
                      <w:r>
                        <w:rPr>
                          <w:rFonts w:ascii="Verdana" w:hAnsi="Verdana" w:cs="Arial"/>
                        </w:rPr>
                        <w:t xml:space="preserve"> do disposto no artigo 16</w:t>
                      </w:r>
                      <w:r w:rsidRPr="00362DAA">
                        <w:rPr>
                          <w:rFonts w:ascii="Verdana" w:hAnsi="Verdana" w:cs="Arial"/>
                        </w:rPr>
                        <w:t xml:space="preserve">.º do </w:t>
                      </w:r>
                      <w:r>
                        <w:rPr>
                          <w:rFonts w:ascii="Verdana" w:hAnsi="Verdana" w:cs="Arial"/>
                        </w:rPr>
                        <w:t>Regulamento do Fundo Municipal de Emergência Social</w:t>
                      </w:r>
                      <w:r w:rsidRPr="00362DAA">
                        <w:rPr>
                          <w:rFonts w:ascii="Verdana" w:hAnsi="Verdana" w:cs="Arial"/>
                        </w:rPr>
                        <w:t>, ou seja, da obrigatoriedade de informar o Presidente da Câmara Municipal sempre que se verifiquem alterações das condições económicas do seu agregado familiar, alteração de residência, e, sempre que se verifique qualquer situação anómala.</w:t>
                      </w:r>
                    </w:p>
                    <w:p w:rsidR="00B83787" w:rsidRPr="00362DAA" w:rsidRDefault="00B83787" w:rsidP="00C8686A">
                      <w:pPr>
                        <w:spacing w:after="10" w:line="360" w:lineRule="auto"/>
                        <w:ind w:firstLine="141"/>
                        <w:jc w:val="both"/>
                        <w:rPr>
                          <w:rFonts w:ascii="Verdana" w:hAnsi="Verdana" w:cs="Arial"/>
                          <w:bCs/>
                        </w:rPr>
                      </w:pPr>
                    </w:p>
                    <w:p w:rsidR="00B83787" w:rsidRPr="00362DAA" w:rsidRDefault="00B83787" w:rsidP="00C8686A">
                      <w:pPr>
                        <w:spacing w:after="10" w:line="360" w:lineRule="auto"/>
                        <w:ind w:left="360" w:firstLine="141"/>
                        <w:jc w:val="both"/>
                        <w:rPr>
                          <w:rFonts w:ascii="Verdana" w:hAnsi="Verdana" w:cs="Arial"/>
                        </w:rPr>
                      </w:pPr>
                      <w:r w:rsidRPr="00362DAA">
                        <w:rPr>
                          <w:rFonts w:ascii="Verdana" w:hAnsi="Verdana" w:cs="Arial"/>
                          <w:bCs/>
                        </w:rPr>
                        <w:t>Declara também que autoriza os serviços da Divisão de Desenvolvimento Social a recolher e prestar informação complementar junto dos restantes elementos do agregado familiar, das instituições que prestam apoio à família, dos serviços do Instituto da Segurança Social, IP, para efeitos exclusivos da presente candidatura e com caráter de sigilo.</w:t>
                      </w:r>
                    </w:p>
                    <w:p w:rsidR="00B83787" w:rsidRDefault="00B83787" w:rsidP="00C8686A">
                      <w:pPr>
                        <w:ind w:firstLine="141"/>
                      </w:pPr>
                    </w:p>
                  </w:txbxContent>
                </v:textbox>
              </v:shape>
            </w:pict>
          </mc:Fallback>
        </mc:AlternateContent>
      </w:r>
    </w:p>
    <w:p w:rsidR="00B83787" w:rsidRPr="002F7DA0" w:rsidRDefault="00B83787" w:rsidP="002F7DA0">
      <w:pPr>
        <w:pStyle w:val="PargrafodaLista"/>
        <w:numPr>
          <w:ilvl w:val="0"/>
          <w:numId w:val="14"/>
        </w:numPr>
        <w:rPr>
          <w:rFonts w:ascii="Verdana" w:hAnsi="Verdana"/>
          <w:b/>
          <w:sz w:val="18"/>
          <w:szCs w:val="18"/>
        </w:rPr>
      </w:pPr>
      <w:r w:rsidRPr="002F7DA0">
        <w:rPr>
          <w:rFonts w:ascii="Verdana" w:hAnsi="Verdana"/>
          <w:b/>
          <w:sz w:val="18"/>
          <w:szCs w:val="18"/>
        </w:rPr>
        <w:t>Pessoas Singulares / Agregados Familiares</w:t>
      </w:r>
    </w:p>
    <w:p w:rsidR="002651F6" w:rsidRPr="003B0D80" w:rsidRDefault="002651F6" w:rsidP="00467E89">
      <w:pPr>
        <w:pStyle w:val="SemEspaamento"/>
        <w:rPr>
          <w:rFonts w:ascii="Verdana" w:hAnsi="Verdana"/>
          <w:smallCaps/>
          <w:sz w:val="16"/>
          <w:szCs w:val="16"/>
        </w:rPr>
      </w:pPr>
    </w:p>
    <w:p w:rsidR="00355B65" w:rsidRPr="00362DAA" w:rsidRDefault="00355B65" w:rsidP="00B83787">
      <w:pPr>
        <w:pStyle w:val="Avanodecorpodetexto2"/>
        <w:ind w:firstLine="0"/>
        <w:rPr>
          <w:rFonts w:ascii="Verdana" w:hAnsi="Verdana" w:cs="Arial"/>
        </w:rPr>
      </w:pPr>
      <w:r w:rsidRPr="00362DAA">
        <w:rPr>
          <w:rFonts w:ascii="Verdana" w:hAnsi="Verdana" w:cs="Arial"/>
        </w:rPr>
        <w:t>____________________________________</w:t>
      </w:r>
    </w:p>
    <w:p w:rsidR="0031666D" w:rsidRPr="00362DAA" w:rsidRDefault="0031666D" w:rsidP="00970C3C">
      <w:pPr>
        <w:pStyle w:val="Avanodecorpodetexto2"/>
        <w:ind w:left="270" w:firstLine="0"/>
        <w:rPr>
          <w:rFonts w:ascii="Verdana" w:hAnsi="Verdana" w:cs="Arial"/>
        </w:rPr>
      </w:pPr>
    </w:p>
    <w:p w:rsidR="00866B93" w:rsidRPr="00362DAA" w:rsidRDefault="00866B93" w:rsidP="008B69AE">
      <w:pPr>
        <w:pStyle w:val="Avanodecorpodetexto2"/>
        <w:rPr>
          <w:rFonts w:ascii="Verdana" w:hAnsi="Verdana" w:cs="Arial"/>
        </w:rPr>
      </w:pPr>
    </w:p>
    <w:p w:rsidR="00F51CDA" w:rsidRPr="00362DAA" w:rsidRDefault="00F51CDA" w:rsidP="00362DAA">
      <w:pPr>
        <w:spacing w:line="360" w:lineRule="auto"/>
        <w:ind w:firstLine="11040"/>
        <w:jc w:val="both"/>
        <w:rPr>
          <w:rFonts w:ascii="Verdana" w:hAnsi="Verdana" w:cs="Arial"/>
        </w:rPr>
      </w:pPr>
    </w:p>
    <w:p w:rsidR="00D51A8A" w:rsidRPr="00362DAA" w:rsidRDefault="00D51A8A" w:rsidP="008B69AE">
      <w:pPr>
        <w:jc w:val="both"/>
        <w:rPr>
          <w:rFonts w:ascii="Verdana" w:hAnsi="Verdana" w:cs="Arial"/>
        </w:rPr>
      </w:pPr>
    </w:p>
    <w:p w:rsidR="00B83787" w:rsidRDefault="00D51A8A" w:rsidP="008B69AE">
      <w:pPr>
        <w:spacing w:line="360" w:lineRule="auto"/>
        <w:jc w:val="both"/>
        <w:rPr>
          <w:rFonts w:ascii="Verdana" w:hAnsi="Verdana" w:cs="Arial"/>
          <w:sz w:val="16"/>
          <w:szCs w:val="16"/>
        </w:rPr>
      </w:pPr>
      <w:r w:rsidRPr="003B0D80">
        <w:rPr>
          <w:rFonts w:ascii="Verdana" w:hAnsi="Verdana" w:cs="Arial"/>
          <w:sz w:val="16"/>
          <w:szCs w:val="16"/>
        </w:rPr>
        <w:t xml:space="preserve">Recibo de entrega de </w:t>
      </w:r>
      <w:r w:rsidR="005B729F" w:rsidRPr="003B0D80">
        <w:rPr>
          <w:rFonts w:ascii="Verdana" w:hAnsi="Verdana" w:cs="Arial"/>
          <w:sz w:val="16"/>
          <w:szCs w:val="16"/>
        </w:rPr>
        <w:t xml:space="preserve">candidatura </w:t>
      </w:r>
      <w:r w:rsidR="00970C3C">
        <w:rPr>
          <w:rFonts w:ascii="Verdana" w:hAnsi="Verdana" w:cs="Arial"/>
          <w:sz w:val="16"/>
          <w:szCs w:val="16"/>
        </w:rPr>
        <w:t>ao Fundo Municipal de Emerg</w:t>
      </w:r>
      <w:r w:rsidR="0020056E">
        <w:rPr>
          <w:rFonts w:ascii="Verdana" w:hAnsi="Verdana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51435</wp:posOffset>
                </wp:positionH>
                <wp:positionV relativeFrom="paragraph">
                  <wp:posOffset>299085</wp:posOffset>
                </wp:positionV>
                <wp:extent cx="6054090" cy="1151255"/>
                <wp:effectExtent l="13335" t="13335" r="9525" b="6985"/>
                <wp:wrapNone/>
                <wp:docPr id="7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4090" cy="1151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729F" w:rsidRPr="003B0D80" w:rsidRDefault="004750EC" w:rsidP="004750EC">
                            <w:pPr>
                              <w:spacing w:line="360" w:lineRule="auto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  <w:r w:rsidRPr="003B0D80"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  <w:t xml:space="preserve">Data de </w:t>
                            </w:r>
                            <w:r w:rsidR="00244E94" w:rsidRPr="003B0D80"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  <w:t>Receção</w:t>
                            </w:r>
                            <w:r w:rsidR="00BB4134" w:rsidRPr="003B0D80"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  <w:t>: _____/ ____ / _______</w:t>
                            </w:r>
                          </w:p>
                          <w:p w:rsidR="005B729F" w:rsidRPr="003B0D80" w:rsidRDefault="004750EC" w:rsidP="004750EC">
                            <w:pPr>
                              <w:spacing w:line="360" w:lineRule="auto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  <w:r w:rsidRPr="003B0D80"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  <w:t>Nome do/a</w:t>
                            </w:r>
                            <w:r w:rsidR="005B729F" w:rsidRPr="003B0D80"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  <w:t xml:space="preserve"> candidato/a</w:t>
                            </w:r>
                            <w:r w:rsidRPr="003B0D80"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  <w:t>: _________________________________________________________________</w:t>
                            </w:r>
                            <w:r w:rsidR="00355B65" w:rsidRPr="003B0D80"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  <w:t>_____</w:t>
                            </w:r>
                          </w:p>
                          <w:p w:rsidR="00BB4134" w:rsidRPr="003B0D80" w:rsidRDefault="004750EC" w:rsidP="004750EC">
                            <w:pPr>
                              <w:spacing w:line="360" w:lineRule="auto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  <w:r w:rsidRPr="003B0D80"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  <w:t>Nome do/a trabalhado</w:t>
                            </w:r>
                            <w:r w:rsidR="00355B65" w:rsidRPr="003B0D80"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  <w:t xml:space="preserve">r/a que recebeu </w:t>
                            </w:r>
                            <w:r w:rsidR="005B729F" w:rsidRPr="003B0D80"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  <w:t xml:space="preserve">a candidatura </w:t>
                            </w:r>
                            <w:r w:rsidR="00355B65" w:rsidRPr="003B0D80"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  <w:t xml:space="preserve">e carimbo da Entidade </w:t>
                            </w:r>
                            <w:proofErr w:type="spellStart"/>
                            <w:r w:rsidR="00244E94" w:rsidRPr="003B0D80"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  <w:t>recetora</w:t>
                            </w:r>
                            <w:proofErr w:type="spellEnd"/>
                            <w:r w:rsidRPr="003B0D80"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  <w:t xml:space="preserve">: </w:t>
                            </w:r>
                          </w:p>
                          <w:p w:rsidR="004750EC" w:rsidRPr="003B0D80" w:rsidRDefault="004750EC" w:rsidP="004750EC">
                            <w:pPr>
                              <w:spacing w:line="360" w:lineRule="auto"/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</w:pPr>
                            <w:r w:rsidRPr="003B0D80"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  <w:t>_____________________</w:t>
                            </w:r>
                            <w:r w:rsidR="00355B65" w:rsidRPr="003B0D80"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  <w:t>_________________________________________________</w:t>
                            </w:r>
                            <w:r w:rsidR="005B729F" w:rsidRPr="003B0D80">
                              <w:rPr>
                                <w:rFonts w:ascii="Verdana" w:hAnsi="Verdana" w:cs="Arial"/>
                                <w:sz w:val="16"/>
                                <w:szCs w:val="16"/>
                              </w:rPr>
                              <w:t>___________________</w:t>
                            </w:r>
                          </w:p>
                          <w:p w:rsidR="004750EC" w:rsidRPr="003B0D80" w:rsidRDefault="004750EC" w:rsidP="004750EC">
                            <w:pP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7" type="#_x0000_t202" style="position:absolute;left:0;text-align:left;margin-left:4.05pt;margin-top:23.55pt;width:476.7pt;height:90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">
                <v:textbox>
                  <w:txbxContent>
                    <w:p w:rsidR="005B729F" w:rsidRPr="003B0D80" w:rsidRDefault="004750EC" w:rsidP="004750EC">
                      <w:pPr>
                        <w:spacing w:line="360" w:lineRule="auto"/>
                        <w:rPr>
                          <w:rFonts w:ascii="Verdana" w:hAnsi="Verdana" w:cs="Arial"/>
                          <w:sz w:val="16"/>
                          <w:szCs w:val="16"/>
                        </w:rPr>
                      </w:pPr>
                      <w:r w:rsidRPr="003B0D80">
                        <w:rPr>
                          <w:rFonts w:ascii="Verdana" w:hAnsi="Verdana" w:cs="Arial"/>
                          <w:sz w:val="16"/>
                          <w:szCs w:val="16"/>
                        </w:rPr>
                        <w:t xml:space="preserve">Data de </w:t>
                      </w:r>
                      <w:r w:rsidR="00244E94" w:rsidRPr="003B0D80">
                        <w:rPr>
                          <w:rFonts w:ascii="Verdana" w:hAnsi="Verdana" w:cs="Arial"/>
                          <w:sz w:val="16"/>
                          <w:szCs w:val="16"/>
                        </w:rPr>
                        <w:t>Receção</w:t>
                      </w:r>
                      <w:r w:rsidR="00BB4134" w:rsidRPr="003B0D80">
                        <w:rPr>
                          <w:rFonts w:ascii="Verdana" w:hAnsi="Verdana" w:cs="Arial"/>
                          <w:sz w:val="16"/>
                          <w:szCs w:val="16"/>
                        </w:rPr>
                        <w:t>: _____/ ____ / _______</w:t>
                      </w:r>
                    </w:p>
                    <w:p w:rsidR="005B729F" w:rsidRPr="003B0D80" w:rsidRDefault="004750EC" w:rsidP="004750EC">
                      <w:pPr>
                        <w:spacing w:line="360" w:lineRule="auto"/>
                        <w:rPr>
                          <w:rFonts w:ascii="Verdana" w:hAnsi="Verdana" w:cs="Arial"/>
                          <w:sz w:val="16"/>
                          <w:szCs w:val="16"/>
                        </w:rPr>
                      </w:pPr>
                      <w:r w:rsidRPr="003B0D80">
                        <w:rPr>
                          <w:rFonts w:ascii="Verdana" w:hAnsi="Verdana" w:cs="Arial"/>
                          <w:sz w:val="16"/>
                          <w:szCs w:val="16"/>
                        </w:rPr>
                        <w:t>Nome do/a</w:t>
                      </w:r>
                      <w:r w:rsidR="005B729F" w:rsidRPr="003B0D80">
                        <w:rPr>
                          <w:rFonts w:ascii="Verdana" w:hAnsi="Verdana" w:cs="Arial"/>
                          <w:sz w:val="16"/>
                          <w:szCs w:val="16"/>
                        </w:rPr>
                        <w:t xml:space="preserve"> candidato/a</w:t>
                      </w:r>
                      <w:r w:rsidRPr="003B0D80">
                        <w:rPr>
                          <w:rFonts w:ascii="Verdana" w:hAnsi="Verdana" w:cs="Arial"/>
                          <w:sz w:val="16"/>
                          <w:szCs w:val="16"/>
                        </w:rPr>
                        <w:t>: _________________________________________________________________</w:t>
                      </w:r>
                      <w:r w:rsidR="00355B65" w:rsidRPr="003B0D80">
                        <w:rPr>
                          <w:rFonts w:ascii="Verdana" w:hAnsi="Verdana" w:cs="Arial"/>
                          <w:sz w:val="16"/>
                          <w:szCs w:val="16"/>
                        </w:rPr>
                        <w:t>_____</w:t>
                      </w:r>
                    </w:p>
                    <w:p w:rsidR="00BB4134" w:rsidRPr="003B0D80" w:rsidRDefault="004750EC" w:rsidP="004750EC">
                      <w:pPr>
                        <w:spacing w:line="360" w:lineRule="auto"/>
                        <w:rPr>
                          <w:rFonts w:ascii="Verdana" w:hAnsi="Verdana" w:cs="Arial"/>
                          <w:sz w:val="16"/>
                          <w:szCs w:val="16"/>
                        </w:rPr>
                      </w:pPr>
                      <w:r w:rsidRPr="003B0D80">
                        <w:rPr>
                          <w:rFonts w:ascii="Verdana" w:hAnsi="Verdana" w:cs="Arial"/>
                          <w:sz w:val="16"/>
                          <w:szCs w:val="16"/>
                        </w:rPr>
                        <w:t>Nome do/a trabalhado</w:t>
                      </w:r>
                      <w:r w:rsidR="00355B65" w:rsidRPr="003B0D80">
                        <w:rPr>
                          <w:rFonts w:ascii="Verdana" w:hAnsi="Verdana" w:cs="Arial"/>
                          <w:sz w:val="16"/>
                          <w:szCs w:val="16"/>
                        </w:rPr>
                        <w:t xml:space="preserve">r/a que recebeu </w:t>
                      </w:r>
                      <w:r w:rsidR="005B729F" w:rsidRPr="003B0D80">
                        <w:rPr>
                          <w:rFonts w:ascii="Verdana" w:hAnsi="Verdana" w:cs="Arial"/>
                          <w:sz w:val="16"/>
                          <w:szCs w:val="16"/>
                        </w:rPr>
                        <w:t xml:space="preserve">a candidatura </w:t>
                      </w:r>
                      <w:r w:rsidR="00355B65" w:rsidRPr="003B0D80">
                        <w:rPr>
                          <w:rFonts w:ascii="Verdana" w:hAnsi="Verdana" w:cs="Arial"/>
                          <w:sz w:val="16"/>
                          <w:szCs w:val="16"/>
                        </w:rPr>
                        <w:t xml:space="preserve">e carimbo da Entidade </w:t>
                      </w:r>
                      <w:proofErr w:type="spellStart"/>
                      <w:r w:rsidR="00244E94" w:rsidRPr="003B0D80">
                        <w:rPr>
                          <w:rFonts w:ascii="Verdana" w:hAnsi="Verdana" w:cs="Arial"/>
                          <w:sz w:val="16"/>
                          <w:szCs w:val="16"/>
                        </w:rPr>
                        <w:t>recetora</w:t>
                      </w:r>
                      <w:proofErr w:type="spellEnd"/>
                      <w:r w:rsidRPr="003B0D80">
                        <w:rPr>
                          <w:rFonts w:ascii="Verdana" w:hAnsi="Verdana" w:cs="Arial"/>
                          <w:sz w:val="16"/>
                          <w:szCs w:val="16"/>
                        </w:rPr>
                        <w:t xml:space="preserve">: </w:t>
                      </w:r>
                    </w:p>
                    <w:p w:rsidR="004750EC" w:rsidRPr="003B0D80" w:rsidRDefault="004750EC" w:rsidP="004750EC">
                      <w:pPr>
                        <w:spacing w:line="360" w:lineRule="auto"/>
                        <w:rPr>
                          <w:rFonts w:ascii="Verdana" w:hAnsi="Verdana" w:cs="Arial"/>
                          <w:sz w:val="16"/>
                          <w:szCs w:val="16"/>
                        </w:rPr>
                      </w:pPr>
                      <w:r w:rsidRPr="003B0D80">
                        <w:rPr>
                          <w:rFonts w:ascii="Verdana" w:hAnsi="Verdana" w:cs="Arial"/>
                          <w:sz w:val="16"/>
                          <w:szCs w:val="16"/>
                        </w:rPr>
                        <w:t>_____________________</w:t>
                      </w:r>
                      <w:r w:rsidR="00355B65" w:rsidRPr="003B0D80">
                        <w:rPr>
                          <w:rFonts w:ascii="Verdana" w:hAnsi="Verdana" w:cs="Arial"/>
                          <w:sz w:val="16"/>
                          <w:szCs w:val="16"/>
                        </w:rPr>
                        <w:t>_________________________________________________</w:t>
                      </w:r>
                      <w:r w:rsidR="005B729F" w:rsidRPr="003B0D80">
                        <w:rPr>
                          <w:rFonts w:ascii="Verdana" w:hAnsi="Verdana" w:cs="Arial"/>
                          <w:sz w:val="16"/>
                          <w:szCs w:val="16"/>
                        </w:rPr>
                        <w:t>___________________</w:t>
                      </w:r>
                    </w:p>
                    <w:p w:rsidR="004750EC" w:rsidRPr="003B0D80" w:rsidRDefault="004750EC" w:rsidP="004750EC">
                      <w:pPr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70C3C">
        <w:rPr>
          <w:rFonts w:ascii="Verdana" w:hAnsi="Verdana" w:cs="Arial"/>
          <w:sz w:val="16"/>
          <w:szCs w:val="16"/>
        </w:rPr>
        <w:t xml:space="preserve">ência </w:t>
      </w:r>
      <w:proofErr w:type="spellStart"/>
      <w:r w:rsidR="00970C3C">
        <w:rPr>
          <w:rFonts w:ascii="Verdana" w:hAnsi="Verdana" w:cs="Arial"/>
          <w:sz w:val="16"/>
          <w:szCs w:val="16"/>
        </w:rPr>
        <w:t>Soc</w:t>
      </w:r>
      <w:proofErr w:type="spellEnd"/>
    </w:p>
    <w:p w:rsidR="00B83787" w:rsidRDefault="00B83787" w:rsidP="002F7DA0">
      <w:pPr>
        <w:ind w:left="567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br w:type="page"/>
      </w:r>
    </w:p>
    <w:p w:rsidR="00D51A8A" w:rsidRDefault="00D51A8A" w:rsidP="008B69AE">
      <w:pPr>
        <w:spacing w:line="360" w:lineRule="auto"/>
        <w:jc w:val="both"/>
        <w:rPr>
          <w:rFonts w:ascii="Verdana" w:hAnsi="Verdana" w:cs="Arial"/>
          <w:sz w:val="16"/>
          <w:szCs w:val="16"/>
        </w:rPr>
      </w:pPr>
    </w:p>
    <w:p w:rsidR="009209F4" w:rsidRDefault="009209F4" w:rsidP="008B69AE">
      <w:pPr>
        <w:spacing w:line="360" w:lineRule="auto"/>
        <w:jc w:val="both"/>
        <w:rPr>
          <w:rFonts w:ascii="Verdana" w:hAnsi="Verdana" w:cs="Arial"/>
          <w:sz w:val="16"/>
          <w:szCs w:val="16"/>
        </w:rPr>
      </w:pPr>
    </w:p>
    <w:p w:rsidR="00976BB0" w:rsidRDefault="0020056E" w:rsidP="00976BB0">
      <w:pPr>
        <w:tabs>
          <w:tab w:val="left" w:pos="9498"/>
        </w:tabs>
        <w:spacing w:line="360" w:lineRule="auto"/>
        <w:ind w:left="-284" w:right="142"/>
        <w:jc w:val="both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-258445</wp:posOffset>
                </wp:positionH>
                <wp:positionV relativeFrom="paragraph">
                  <wp:posOffset>5080</wp:posOffset>
                </wp:positionV>
                <wp:extent cx="6834505" cy="1579880"/>
                <wp:effectExtent l="8255" t="5080" r="5715" b="11430"/>
                <wp:wrapNone/>
                <wp:docPr id="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4505" cy="1579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BB0" w:rsidRPr="0020056E" w:rsidRDefault="00976BB0" w:rsidP="00976BB0">
                            <w:pPr>
                              <w:pStyle w:val="PargrafodaLista"/>
                              <w:numPr>
                                <w:ilvl w:val="0"/>
                                <w:numId w:val="9"/>
                              </w:numPr>
                              <w:spacing w:after="10" w:line="360" w:lineRule="auto"/>
                              <w:jc w:val="both"/>
                              <w:rPr>
                                <w:rFonts w:ascii="Verdana" w:hAnsi="Verdana" w:cs="Arial"/>
                                <w:sz w:val="18"/>
                                <w:szCs w:val="18"/>
                              </w:rPr>
                            </w:pPr>
                            <w:r w:rsidRPr="0020056E">
                              <w:rPr>
                                <w:rFonts w:ascii="Verdana" w:hAnsi="Verdana" w:cs="Arial"/>
                                <w:sz w:val="18"/>
                                <w:szCs w:val="18"/>
                              </w:rPr>
                              <w:t>Luz: € ______</w:t>
                            </w:r>
                          </w:p>
                          <w:p w:rsidR="00976BB0" w:rsidRPr="0020056E" w:rsidRDefault="00976BB0" w:rsidP="00976BB0">
                            <w:pPr>
                              <w:pStyle w:val="PargrafodaLista"/>
                              <w:numPr>
                                <w:ilvl w:val="0"/>
                                <w:numId w:val="9"/>
                              </w:numPr>
                              <w:spacing w:after="10" w:line="360" w:lineRule="auto"/>
                              <w:jc w:val="both"/>
                              <w:rPr>
                                <w:rFonts w:ascii="Verdana" w:hAnsi="Verdana" w:cs="Arial"/>
                                <w:sz w:val="18"/>
                                <w:szCs w:val="18"/>
                              </w:rPr>
                            </w:pPr>
                            <w:r w:rsidRPr="0020056E">
                              <w:rPr>
                                <w:rFonts w:ascii="Verdana" w:hAnsi="Verdana" w:cs="Arial"/>
                                <w:sz w:val="18"/>
                                <w:szCs w:val="18"/>
                              </w:rPr>
                              <w:t>Água: € ______</w:t>
                            </w:r>
                          </w:p>
                          <w:p w:rsidR="00976BB0" w:rsidRPr="0020056E" w:rsidRDefault="00976BB0" w:rsidP="00976BB0">
                            <w:pPr>
                              <w:pStyle w:val="PargrafodaLista"/>
                              <w:numPr>
                                <w:ilvl w:val="0"/>
                                <w:numId w:val="9"/>
                              </w:numPr>
                              <w:spacing w:after="10" w:line="360" w:lineRule="auto"/>
                              <w:jc w:val="both"/>
                              <w:rPr>
                                <w:rFonts w:ascii="Verdana" w:hAnsi="Verdana" w:cs="Arial"/>
                                <w:sz w:val="18"/>
                                <w:szCs w:val="18"/>
                              </w:rPr>
                            </w:pPr>
                            <w:r w:rsidRPr="0020056E">
                              <w:rPr>
                                <w:rFonts w:ascii="Verdana" w:hAnsi="Verdana" w:cs="Arial"/>
                                <w:sz w:val="18"/>
                                <w:szCs w:val="18"/>
                              </w:rPr>
                              <w:t>Gás: €______</w:t>
                            </w:r>
                          </w:p>
                          <w:p w:rsidR="00976BB0" w:rsidRPr="0020056E" w:rsidRDefault="00976BB0" w:rsidP="00976BB0">
                            <w:pPr>
                              <w:pStyle w:val="PargrafodaLista"/>
                              <w:numPr>
                                <w:ilvl w:val="0"/>
                                <w:numId w:val="9"/>
                              </w:numPr>
                              <w:spacing w:after="10" w:line="360" w:lineRule="auto"/>
                              <w:jc w:val="both"/>
                              <w:rPr>
                                <w:rFonts w:ascii="Verdana" w:hAnsi="Verdana" w:cs="Arial"/>
                                <w:sz w:val="18"/>
                                <w:szCs w:val="18"/>
                              </w:rPr>
                            </w:pPr>
                            <w:r w:rsidRPr="0020056E">
                              <w:rPr>
                                <w:rFonts w:ascii="Verdana" w:hAnsi="Verdana" w:cs="Arial"/>
                                <w:sz w:val="18"/>
                                <w:szCs w:val="18"/>
                              </w:rPr>
                              <w:t>Despesas fixas com saúde: € ______</w:t>
                            </w:r>
                          </w:p>
                          <w:p w:rsidR="00976BB0" w:rsidRPr="0020056E" w:rsidRDefault="00976BB0" w:rsidP="00976BB0">
                            <w:pPr>
                              <w:spacing w:line="360" w:lineRule="auto"/>
                              <w:jc w:val="both"/>
                              <w:rPr>
                                <w:rFonts w:ascii="Verdana" w:hAnsi="Verdana" w:cs="Arial"/>
                                <w:sz w:val="18"/>
                                <w:szCs w:val="18"/>
                              </w:rPr>
                            </w:pPr>
                          </w:p>
                          <w:p w:rsidR="00976BB0" w:rsidRPr="00362DAA" w:rsidRDefault="003F106A" w:rsidP="00976BB0">
                            <w:pPr>
                              <w:spacing w:line="360" w:lineRule="auto"/>
                              <w:jc w:val="both"/>
                              <w:rPr>
                                <w:rFonts w:ascii="Verdana" w:hAnsi="Verdana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 w:cs="Arial"/>
                                <w:sz w:val="18"/>
                                <w:szCs w:val="18"/>
                              </w:rPr>
                              <w:t>A</w:t>
                            </w:r>
                            <w:r w:rsidR="00976BB0" w:rsidRPr="00362DAA">
                              <w:rPr>
                                <w:rFonts w:ascii="Verdana" w:hAnsi="Verdana" w:cs="Arial"/>
                                <w:sz w:val="18"/>
                                <w:szCs w:val="18"/>
                              </w:rPr>
                              <w:t>present</w:t>
                            </w:r>
                            <w:r>
                              <w:rPr>
                                <w:rFonts w:ascii="Verdana" w:hAnsi="Verdana" w:cs="Arial"/>
                                <w:sz w:val="18"/>
                                <w:szCs w:val="18"/>
                              </w:rPr>
                              <w:t>ar</w:t>
                            </w:r>
                            <w:r w:rsidR="00976BB0" w:rsidRPr="00362DAA">
                              <w:rPr>
                                <w:rFonts w:ascii="Verdana" w:hAnsi="Verdana" w:cs="Arial"/>
                                <w:sz w:val="18"/>
                                <w:szCs w:val="18"/>
                              </w:rPr>
                              <w:t xml:space="preserve"> elementos instrutórios</w:t>
                            </w:r>
                            <w:r w:rsidR="00976BB0">
                              <w:rPr>
                                <w:rFonts w:ascii="Verdana" w:hAnsi="Verdana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 w:cs="Arial"/>
                                <w:sz w:val="18"/>
                                <w:szCs w:val="18"/>
                              </w:rPr>
                              <w:t>do</w:t>
                            </w:r>
                            <w:r w:rsidR="00976BB0">
                              <w:rPr>
                                <w:rFonts w:ascii="Verdana" w:hAnsi="Verdana" w:cs="Arial"/>
                                <w:sz w:val="18"/>
                                <w:szCs w:val="18"/>
                              </w:rPr>
                              <w:t xml:space="preserve"> ANEXO I </w:t>
                            </w:r>
                          </w:p>
                          <w:p w:rsidR="009209F4" w:rsidRDefault="009209F4" w:rsidP="00976BB0">
                            <w:pPr>
                              <w:ind w:left="-142" w:right="-318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5" o:spid="_x0000_s1028" type="#_x0000_t202" style="position:absolute;left:0;text-align:left;margin-left:-20.35pt;margin-top:.4pt;width:538.15pt;height:124.4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">
                <v:textbox style="mso-fit-shape-to-text:t">
                  <w:txbxContent>
                    <w:p w:rsidR="00976BB0" w:rsidRPr="0020056E" w:rsidRDefault="00976BB0" w:rsidP="00976BB0">
                      <w:pPr>
                        <w:pStyle w:val="PargrafodaLista"/>
                        <w:numPr>
                          <w:ilvl w:val="0"/>
                          <w:numId w:val="9"/>
                        </w:numPr>
                        <w:spacing w:after="10" w:line="360" w:lineRule="auto"/>
                        <w:jc w:val="both"/>
                        <w:rPr>
                          <w:rFonts w:ascii="Verdana" w:hAnsi="Verdana" w:cs="Arial"/>
                          <w:sz w:val="18"/>
                          <w:szCs w:val="18"/>
                        </w:rPr>
                      </w:pPr>
                      <w:r w:rsidRPr="0020056E">
                        <w:rPr>
                          <w:rFonts w:ascii="Verdana" w:hAnsi="Verdana" w:cs="Arial"/>
                          <w:sz w:val="18"/>
                          <w:szCs w:val="18"/>
                        </w:rPr>
                        <w:t>Luz: € ______</w:t>
                      </w:r>
                    </w:p>
                    <w:p w:rsidR="00976BB0" w:rsidRPr="0020056E" w:rsidRDefault="00976BB0" w:rsidP="00976BB0">
                      <w:pPr>
                        <w:pStyle w:val="PargrafodaLista"/>
                        <w:numPr>
                          <w:ilvl w:val="0"/>
                          <w:numId w:val="9"/>
                        </w:numPr>
                        <w:spacing w:after="10" w:line="360" w:lineRule="auto"/>
                        <w:jc w:val="both"/>
                        <w:rPr>
                          <w:rFonts w:ascii="Verdana" w:hAnsi="Verdana" w:cs="Arial"/>
                          <w:sz w:val="18"/>
                          <w:szCs w:val="18"/>
                        </w:rPr>
                      </w:pPr>
                      <w:r w:rsidRPr="0020056E">
                        <w:rPr>
                          <w:rFonts w:ascii="Verdana" w:hAnsi="Verdana" w:cs="Arial"/>
                          <w:sz w:val="18"/>
                          <w:szCs w:val="18"/>
                        </w:rPr>
                        <w:t>Água: € ______</w:t>
                      </w:r>
                    </w:p>
                    <w:p w:rsidR="00976BB0" w:rsidRPr="0020056E" w:rsidRDefault="00976BB0" w:rsidP="00976BB0">
                      <w:pPr>
                        <w:pStyle w:val="PargrafodaLista"/>
                        <w:numPr>
                          <w:ilvl w:val="0"/>
                          <w:numId w:val="9"/>
                        </w:numPr>
                        <w:spacing w:after="10" w:line="360" w:lineRule="auto"/>
                        <w:jc w:val="both"/>
                        <w:rPr>
                          <w:rFonts w:ascii="Verdana" w:hAnsi="Verdana" w:cs="Arial"/>
                          <w:sz w:val="18"/>
                          <w:szCs w:val="18"/>
                        </w:rPr>
                      </w:pPr>
                      <w:r w:rsidRPr="0020056E">
                        <w:rPr>
                          <w:rFonts w:ascii="Verdana" w:hAnsi="Verdana" w:cs="Arial"/>
                          <w:sz w:val="18"/>
                          <w:szCs w:val="18"/>
                        </w:rPr>
                        <w:t>Gás: €______</w:t>
                      </w:r>
                    </w:p>
                    <w:p w:rsidR="00976BB0" w:rsidRPr="0020056E" w:rsidRDefault="00976BB0" w:rsidP="00976BB0">
                      <w:pPr>
                        <w:pStyle w:val="PargrafodaLista"/>
                        <w:numPr>
                          <w:ilvl w:val="0"/>
                          <w:numId w:val="9"/>
                        </w:numPr>
                        <w:spacing w:after="10" w:line="360" w:lineRule="auto"/>
                        <w:jc w:val="both"/>
                        <w:rPr>
                          <w:rFonts w:ascii="Verdana" w:hAnsi="Verdana" w:cs="Arial"/>
                          <w:sz w:val="18"/>
                          <w:szCs w:val="18"/>
                        </w:rPr>
                      </w:pPr>
                      <w:r w:rsidRPr="0020056E">
                        <w:rPr>
                          <w:rFonts w:ascii="Verdana" w:hAnsi="Verdana" w:cs="Arial"/>
                          <w:sz w:val="18"/>
                          <w:szCs w:val="18"/>
                        </w:rPr>
                        <w:t>Despesas fixas com saúde: € ______</w:t>
                      </w:r>
                    </w:p>
                    <w:p w:rsidR="00976BB0" w:rsidRPr="0020056E" w:rsidRDefault="00976BB0" w:rsidP="00976BB0">
                      <w:pPr>
                        <w:spacing w:line="360" w:lineRule="auto"/>
                        <w:jc w:val="both"/>
                        <w:rPr>
                          <w:rFonts w:ascii="Verdana" w:hAnsi="Verdana" w:cs="Arial"/>
                          <w:sz w:val="18"/>
                          <w:szCs w:val="18"/>
                        </w:rPr>
                      </w:pPr>
                    </w:p>
                    <w:p w:rsidR="00976BB0" w:rsidRPr="00362DAA" w:rsidRDefault="003F106A" w:rsidP="00976BB0">
                      <w:pPr>
                        <w:spacing w:line="360" w:lineRule="auto"/>
                        <w:jc w:val="both"/>
                        <w:rPr>
                          <w:rFonts w:ascii="Verdana" w:hAnsi="Verdana" w:cs="Arial"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 w:cs="Arial"/>
                          <w:sz w:val="18"/>
                          <w:szCs w:val="18"/>
                        </w:rPr>
                        <w:t>A</w:t>
                      </w:r>
                      <w:r w:rsidR="00976BB0" w:rsidRPr="00362DAA">
                        <w:rPr>
                          <w:rFonts w:ascii="Verdana" w:hAnsi="Verdana" w:cs="Arial"/>
                          <w:sz w:val="18"/>
                          <w:szCs w:val="18"/>
                        </w:rPr>
                        <w:t>present</w:t>
                      </w:r>
                      <w:r>
                        <w:rPr>
                          <w:rFonts w:ascii="Verdana" w:hAnsi="Verdana" w:cs="Arial"/>
                          <w:sz w:val="18"/>
                          <w:szCs w:val="18"/>
                        </w:rPr>
                        <w:t>ar</w:t>
                      </w:r>
                      <w:r w:rsidR="00976BB0" w:rsidRPr="00362DAA">
                        <w:rPr>
                          <w:rFonts w:ascii="Verdana" w:hAnsi="Verdana" w:cs="Arial"/>
                          <w:sz w:val="18"/>
                          <w:szCs w:val="18"/>
                        </w:rPr>
                        <w:t xml:space="preserve"> elementos instrutórios</w:t>
                      </w:r>
                      <w:r w:rsidR="00976BB0">
                        <w:rPr>
                          <w:rFonts w:ascii="Verdana" w:hAnsi="Verdana" w:cs="Arial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Verdana" w:hAnsi="Verdana" w:cs="Arial"/>
                          <w:sz w:val="18"/>
                          <w:szCs w:val="18"/>
                        </w:rPr>
                        <w:t>do</w:t>
                      </w:r>
                      <w:r w:rsidR="00976BB0">
                        <w:rPr>
                          <w:rFonts w:ascii="Verdana" w:hAnsi="Verdana" w:cs="Arial"/>
                          <w:sz w:val="18"/>
                          <w:szCs w:val="18"/>
                        </w:rPr>
                        <w:t xml:space="preserve"> ANEXO I </w:t>
                      </w:r>
                    </w:p>
                    <w:p w:rsidR="009209F4" w:rsidRDefault="009209F4" w:rsidP="00976BB0">
                      <w:pPr>
                        <w:ind w:left="-142" w:right="-318"/>
                      </w:pPr>
                    </w:p>
                  </w:txbxContent>
                </v:textbox>
              </v:shape>
            </w:pict>
          </mc:Fallback>
        </mc:AlternateContent>
      </w:r>
    </w:p>
    <w:p w:rsidR="00976BB0" w:rsidRPr="00976BB0" w:rsidRDefault="00976BB0" w:rsidP="00976BB0">
      <w:pPr>
        <w:rPr>
          <w:rFonts w:ascii="Verdana" w:hAnsi="Verdana" w:cs="Arial"/>
          <w:sz w:val="16"/>
          <w:szCs w:val="16"/>
        </w:rPr>
      </w:pPr>
    </w:p>
    <w:p w:rsidR="00976BB0" w:rsidRPr="00976BB0" w:rsidRDefault="00976BB0" w:rsidP="00976BB0">
      <w:pPr>
        <w:rPr>
          <w:rFonts w:ascii="Verdana" w:hAnsi="Verdana" w:cs="Arial"/>
          <w:sz w:val="16"/>
          <w:szCs w:val="16"/>
        </w:rPr>
      </w:pPr>
    </w:p>
    <w:p w:rsidR="00976BB0" w:rsidRPr="00976BB0" w:rsidRDefault="00976BB0" w:rsidP="00976BB0">
      <w:pPr>
        <w:rPr>
          <w:rFonts w:ascii="Verdana" w:hAnsi="Verdana" w:cs="Arial"/>
          <w:sz w:val="16"/>
          <w:szCs w:val="16"/>
        </w:rPr>
      </w:pPr>
    </w:p>
    <w:p w:rsidR="00976BB0" w:rsidRPr="00976BB0" w:rsidRDefault="00976BB0" w:rsidP="00976BB0">
      <w:pPr>
        <w:rPr>
          <w:rFonts w:ascii="Verdana" w:hAnsi="Verdana" w:cs="Arial"/>
          <w:sz w:val="16"/>
          <w:szCs w:val="16"/>
        </w:rPr>
      </w:pPr>
    </w:p>
    <w:p w:rsidR="00976BB0" w:rsidRPr="00976BB0" w:rsidRDefault="00976BB0" w:rsidP="00976BB0">
      <w:pPr>
        <w:rPr>
          <w:rFonts w:ascii="Verdana" w:hAnsi="Verdana" w:cs="Arial"/>
          <w:sz w:val="16"/>
          <w:szCs w:val="16"/>
        </w:rPr>
      </w:pPr>
    </w:p>
    <w:p w:rsidR="00976BB0" w:rsidRPr="00976BB0" w:rsidRDefault="00976BB0" w:rsidP="00976BB0">
      <w:pPr>
        <w:rPr>
          <w:rFonts w:ascii="Verdana" w:hAnsi="Verdana" w:cs="Arial"/>
          <w:sz w:val="16"/>
          <w:szCs w:val="16"/>
        </w:rPr>
      </w:pPr>
    </w:p>
    <w:p w:rsidR="00976BB0" w:rsidRPr="00976BB0" w:rsidRDefault="00976BB0" w:rsidP="00976BB0">
      <w:pPr>
        <w:rPr>
          <w:rFonts w:ascii="Verdana" w:hAnsi="Verdana" w:cs="Arial"/>
          <w:sz w:val="16"/>
          <w:szCs w:val="16"/>
        </w:rPr>
      </w:pPr>
    </w:p>
    <w:p w:rsidR="00976BB0" w:rsidRPr="00976BB0" w:rsidRDefault="00976BB0" w:rsidP="00976BB0">
      <w:pPr>
        <w:rPr>
          <w:rFonts w:ascii="Verdana" w:hAnsi="Verdana" w:cs="Arial"/>
          <w:sz w:val="16"/>
          <w:szCs w:val="16"/>
        </w:rPr>
      </w:pPr>
    </w:p>
    <w:p w:rsidR="00976BB0" w:rsidRPr="00976BB0" w:rsidRDefault="00976BB0" w:rsidP="00976BB0">
      <w:pPr>
        <w:rPr>
          <w:rFonts w:ascii="Verdana" w:hAnsi="Verdana" w:cs="Arial"/>
          <w:sz w:val="16"/>
          <w:szCs w:val="16"/>
        </w:rPr>
      </w:pPr>
    </w:p>
    <w:p w:rsidR="00976BB0" w:rsidRPr="00976BB0" w:rsidRDefault="00976BB0" w:rsidP="00976BB0">
      <w:pPr>
        <w:rPr>
          <w:rFonts w:ascii="Verdana" w:hAnsi="Verdana" w:cs="Arial"/>
          <w:sz w:val="16"/>
          <w:szCs w:val="16"/>
        </w:rPr>
      </w:pPr>
    </w:p>
    <w:p w:rsidR="00976BB0" w:rsidRPr="00976BB0" w:rsidRDefault="00976BB0" w:rsidP="00976BB0">
      <w:pPr>
        <w:rPr>
          <w:rFonts w:ascii="Verdana" w:hAnsi="Verdana" w:cs="Arial"/>
          <w:sz w:val="16"/>
          <w:szCs w:val="16"/>
        </w:rPr>
      </w:pPr>
    </w:p>
    <w:p w:rsidR="00976BB0" w:rsidRPr="00976BB0" w:rsidRDefault="00976BB0" w:rsidP="00976BB0">
      <w:pPr>
        <w:rPr>
          <w:rFonts w:ascii="Verdana" w:hAnsi="Verdana" w:cs="Arial"/>
          <w:sz w:val="16"/>
          <w:szCs w:val="16"/>
        </w:rPr>
      </w:pPr>
    </w:p>
    <w:p w:rsidR="00976BB0" w:rsidRPr="00976BB0" w:rsidRDefault="00976BB0" w:rsidP="00976BB0">
      <w:pPr>
        <w:rPr>
          <w:rFonts w:ascii="Verdana" w:hAnsi="Verdana" w:cs="Arial"/>
          <w:sz w:val="16"/>
          <w:szCs w:val="16"/>
        </w:rPr>
      </w:pPr>
    </w:p>
    <w:p w:rsidR="00ED32F6" w:rsidRDefault="00976BB0" w:rsidP="00ED32F6">
      <w:pPr>
        <w:pStyle w:val="PargrafodaLista"/>
        <w:widowControl w:val="0"/>
        <w:tabs>
          <w:tab w:val="left" w:pos="1401"/>
        </w:tabs>
        <w:autoSpaceDE w:val="0"/>
        <w:autoSpaceDN w:val="0"/>
        <w:spacing w:before="0" w:line="360" w:lineRule="auto"/>
        <w:ind w:left="-426" w:right="125" w:firstLine="284"/>
        <w:contextualSpacing w:val="0"/>
        <w:jc w:val="both"/>
        <w:rPr>
          <w:rFonts w:ascii="Verdana" w:hAnsi="Verdana"/>
          <w:b/>
          <w:sz w:val="18"/>
          <w:szCs w:val="18"/>
        </w:rPr>
      </w:pPr>
      <w:r w:rsidRPr="00B83787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 xml:space="preserve">2 </w:t>
      </w:r>
      <w:r w:rsidRPr="00976BB0">
        <w:rPr>
          <w:rFonts w:ascii="Verdana" w:hAnsi="Verdana"/>
          <w:b/>
          <w:sz w:val="18"/>
          <w:szCs w:val="18"/>
        </w:rPr>
        <w:t xml:space="preserve">- Instituições Particulares de Solidariedade Social </w:t>
      </w:r>
      <w:r>
        <w:rPr>
          <w:rFonts w:ascii="Verdana" w:hAnsi="Verdana"/>
          <w:b/>
          <w:sz w:val="18"/>
          <w:szCs w:val="18"/>
        </w:rPr>
        <w:t>/</w:t>
      </w:r>
      <w:r w:rsidRPr="00976BB0">
        <w:rPr>
          <w:rFonts w:ascii="Verdana" w:hAnsi="Verdana"/>
          <w:b/>
          <w:sz w:val="18"/>
          <w:szCs w:val="18"/>
        </w:rPr>
        <w:t xml:space="preserve"> A</w:t>
      </w:r>
      <w:r>
        <w:rPr>
          <w:rFonts w:ascii="Verdana" w:hAnsi="Verdana"/>
          <w:b/>
          <w:sz w:val="18"/>
          <w:szCs w:val="18"/>
        </w:rPr>
        <w:t>ssociações sem fins lucrativos</w:t>
      </w:r>
    </w:p>
    <w:p w:rsidR="00976BB0" w:rsidRPr="00ED32F6" w:rsidRDefault="0020056E" w:rsidP="00ED32F6">
      <w:pPr>
        <w:pStyle w:val="PargrafodaLista"/>
        <w:widowControl w:val="0"/>
        <w:tabs>
          <w:tab w:val="left" w:pos="1401"/>
        </w:tabs>
        <w:autoSpaceDE w:val="0"/>
        <w:autoSpaceDN w:val="0"/>
        <w:spacing w:before="0" w:line="360" w:lineRule="auto"/>
        <w:ind w:left="-426" w:right="125" w:firstLine="284"/>
        <w:contextualSpacing w:val="0"/>
        <w:jc w:val="both"/>
        <w:rPr>
          <w:rFonts w:ascii="Verdana" w:hAnsi="Verdana" w:cs="Times New Roman"/>
          <w:b/>
          <w:sz w:val="18"/>
          <w:szCs w:val="18"/>
        </w:rPr>
      </w:pPr>
      <w:r>
        <w:rPr>
          <w:rFonts w:ascii="Verdana" w:hAnsi="Verdana" w:cs="Arial"/>
          <w:noProof/>
          <w:sz w:val="16"/>
          <w:szCs w:val="16"/>
          <w:lang w:eastAsia="pt-P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102870</wp:posOffset>
                </wp:positionV>
                <wp:extent cx="6604000" cy="6518910"/>
                <wp:effectExtent l="9525" t="7620" r="6350" b="7620"/>
                <wp:wrapNone/>
                <wp:docPr id="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04000" cy="6518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686A" w:rsidRPr="002F7DA0" w:rsidRDefault="00C8686A" w:rsidP="00A924C3">
                            <w:pPr>
                              <w:pStyle w:val="PargrafodaLista"/>
                              <w:numPr>
                                <w:ilvl w:val="0"/>
                                <w:numId w:val="35"/>
                              </w:numPr>
                              <w:tabs>
                                <w:tab w:val="left" w:pos="284"/>
                              </w:tabs>
                              <w:spacing w:after="120" w:line="360" w:lineRule="auto"/>
                              <w:ind w:left="142" w:firstLine="0"/>
                              <w:jc w:val="both"/>
                              <w:rPr>
                                <w:rFonts w:ascii="Verdana" w:hAnsi="Verdana" w:cs="Arial"/>
                                <w:b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2F7DA0">
                              <w:rPr>
                                <w:rFonts w:ascii="Verdana" w:hAnsi="Verdana" w:cs="Arial"/>
                                <w:b/>
                                <w:sz w:val="18"/>
                                <w:szCs w:val="18"/>
                                <w:u w:val="single"/>
                              </w:rPr>
                              <w:t>Identificação</w:t>
                            </w:r>
                            <w:r>
                              <w:rPr>
                                <w:rFonts w:ascii="Verdana" w:hAnsi="Verdana" w:cs="Arial"/>
                                <w:b/>
                                <w:sz w:val="18"/>
                                <w:szCs w:val="18"/>
                                <w:u w:val="single"/>
                              </w:rPr>
                              <w:t xml:space="preserve"> da Entidade</w:t>
                            </w:r>
                          </w:p>
                          <w:p w:rsidR="00C8686A" w:rsidRDefault="001628CC" w:rsidP="00CB79A0">
                            <w:pPr>
                              <w:tabs>
                                <w:tab w:val="left" w:pos="9781"/>
                                <w:tab w:val="left" w:pos="10206"/>
                                <w:tab w:val="left" w:pos="10348"/>
                              </w:tabs>
                              <w:spacing w:after="120" w:line="360" w:lineRule="auto"/>
                              <w:ind w:right="142"/>
                              <w:jc w:val="both"/>
                              <w:rPr>
                                <w:rFonts w:ascii="Verdana" w:hAnsi="Verdana" w:cs="Arial"/>
                              </w:rPr>
                            </w:pPr>
                            <w:r>
                              <w:rPr>
                                <w:rFonts w:ascii="Verdana" w:hAnsi="Verdana" w:cs="Arial"/>
                              </w:rPr>
                              <w:t>Nome</w:t>
                            </w:r>
                            <w:r w:rsidR="00C8686A">
                              <w:rPr>
                                <w:rFonts w:ascii="Verdana" w:hAnsi="Verdana" w:cs="Arial"/>
                              </w:rPr>
                              <w:t>_______________________________________________________,NIPC:______________</w:t>
                            </w:r>
                            <w:r>
                              <w:rPr>
                                <w:rFonts w:ascii="Verdana" w:hAnsi="Verdana" w:cs="Arial"/>
                              </w:rPr>
                              <w:t>_com s</w:t>
                            </w:r>
                            <w:r w:rsidR="00C8686A">
                              <w:rPr>
                                <w:rFonts w:ascii="Verdana" w:hAnsi="Verdana" w:cs="Arial"/>
                              </w:rPr>
                              <w:t xml:space="preserve">ede </w:t>
                            </w:r>
                            <w:r w:rsidR="00C8686A" w:rsidRPr="00362DAA">
                              <w:rPr>
                                <w:rFonts w:ascii="Verdana" w:hAnsi="Verdana" w:cs="Arial"/>
                              </w:rPr>
                              <w:t xml:space="preserve">(Rua, Av., </w:t>
                            </w:r>
                            <w:proofErr w:type="spellStart"/>
                            <w:proofErr w:type="gramStart"/>
                            <w:r w:rsidR="00C8686A" w:rsidRPr="00362DAA">
                              <w:rPr>
                                <w:rFonts w:ascii="Verdana" w:hAnsi="Verdana" w:cs="Arial"/>
                              </w:rPr>
                              <w:t>etc</w:t>
                            </w:r>
                            <w:proofErr w:type="spellEnd"/>
                            <w:r w:rsidR="00C8686A" w:rsidRPr="00362DAA">
                              <w:rPr>
                                <w:rFonts w:ascii="Verdana" w:hAnsi="Verdana" w:cs="Arial"/>
                              </w:rPr>
                              <w:t>,)___________________________</w:t>
                            </w:r>
                            <w:proofErr w:type="gramEnd"/>
                            <w:r w:rsidR="00C8686A" w:rsidRPr="00362DAA">
                              <w:rPr>
                                <w:rFonts w:ascii="Verdana" w:hAnsi="Verdana" w:cs="Arial"/>
                              </w:rPr>
                              <w:t xml:space="preserve">, n.º/Andar______ na localidade de ____________________________, Código Postal ______ – _____ freguesia de ________________________ concelho de ______________, telefone n.º________________, </w:t>
                            </w:r>
                            <w:r w:rsidR="00C8686A">
                              <w:rPr>
                                <w:rFonts w:ascii="Verdana" w:hAnsi="Verdana" w:cs="Arial"/>
                              </w:rPr>
                              <w:t>representada por ___________________________________(Nome completo do representante), com o cartão de cidadão n.º_____________, na qualidade de ____________________</w:t>
                            </w:r>
                            <w:r w:rsidR="00C8686A" w:rsidRPr="00362DAA">
                              <w:rPr>
                                <w:rFonts w:ascii="Verdana" w:hAnsi="Verdana" w:cs="Arial"/>
                              </w:rPr>
                              <w:t xml:space="preserve">vem apresentar  a V.ª Exa. a candidatura </w:t>
                            </w:r>
                            <w:r w:rsidR="00C8686A">
                              <w:rPr>
                                <w:rFonts w:ascii="Verdana" w:hAnsi="Verdana" w:cs="Arial"/>
                              </w:rPr>
                              <w:t xml:space="preserve">ao Fundo Municipal de Emergência Social </w:t>
                            </w:r>
                            <w:r w:rsidR="00C8686A" w:rsidRPr="00362DAA">
                              <w:rPr>
                                <w:rFonts w:ascii="Verdana" w:hAnsi="Verdana" w:cs="Arial"/>
                              </w:rPr>
                              <w:t xml:space="preserve">tendo em conta o disposto no artigo </w:t>
                            </w:r>
                            <w:r w:rsidR="00C8686A">
                              <w:rPr>
                                <w:rFonts w:ascii="Verdana" w:hAnsi="Verdana" w:cs="Arial"/>
                              </w:rPr>
                              <w:t>9</w:t>
                            </w:r>
                            <w:r w:rsidR="00C8686A" w:rsidRPr="00362DAA">
                              <w:rPr>
                                <w:rFonts w:ascii="Verdana" w:hAnsi="Verdana" w:cs="Arial"/>
                              </w:rPr>
                              <w:t xml:space="preserve">.º do </w:t>
                            </w:r>
                            <w:r w:rsidR="00ED32F6">
                              <w:rPr>
                                <w:rFonts w:ascii="Verdana" w:hAnsi="Verdana" w:cs="Arial"/>
                              </w:rPr>
                              <w:t>seu regulamento</w:t>
                            </w:r>
                            <w:r w:rsidR="00C8686A" w:rsidRPr="00362DAA">
                              <w:rPr>
                                <w:rFonts w:ascii="Verdana" w:hAnsi="Verdana" w:cs="Arial"/>
                              </w:rPr>
                              <w:t>.</w:t>
                            </w:r>
                          </w:p>
                          <w:p w:rsidR="003F106A" w:rsidRDefault="003F106A" w:rsidP="00A924C3">
                            <w:pPr>
                              <w:pStyle w:val="PargrafodaLista"/>
                              <w:numPr>
                                <w:ilvl w:val="0"/>
                                <w:numId w:val="35"/>
                              </w:numPr>
                              <w:spacing w:after="120" w:line="360" w:lineRule="auto"/>
                              <w:ind w:hanging="218"/>
                              <w:jc w:val="both"/>
                              <w:rPr>
                                <w:rFonts w:ascii="Verdana" w:hAnsi="Verdana" w:cs="Arial"/>
                                <w:b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2F7DA0">
                              <w:rPr>
                                <w:rFonts w:ascii="Verdana" w:hAnsi="Verdana" w:cs="Arial"/>
                                <w:b/>
                                <w:sz w:val="18"/>
                                <w:szCs w:val="18"/>
                                <w:u w:val="single"/>
                              </w:rPr>
                              <w:t>Identificação</w:t>
                            </w:r>
                            <w:r w:rsidR="0020056E">
                              <w:rPr>
                                <w:rFonts w:ascii="Verdana" w:hAnsi="Verdana" w:cs="Arial"/>
                                <w:b/>
                                <w:sz w:val="18"/>
                                <w:szCs w:val="18"/>
                                <w:u w:val="single"/>
                              </w:rPr>
                              <w:t xml:space="preserve"> do</w:t>
                            </w:r>
                            <w:r>
                              <w:rPr>
                                <w:rFonts w:ascii="Verdana" w:hAnsi="Verdana" w:cs="Arial"/>
                                <w:b/>
                                <w:sz w:val="18"/>
                                <w:szCs w:val="18"/>
                                <w:u w:val="single"/>
                              </w:rPr>
                              <w:t xml:space="preserve"> </w:t>
                            </w:r>
                            <w:r w:rsidR="00A924C3">
                              <w:rPr>
                                <w:rFonts w:ascii="Verdana" w:hAnsi="Verdana" w:cs="Arial"/>
                                <w:b/>
                                <w:sz w:val="18"/>
                                <w:szCs w:val="18"/>
                                <w:u w:val="single"/>
                              </w:rPr>
                              <w:t>Representante</w:t>
                            </w:r>
                          </w:p>
                          <w:p w:rsidR="00A924C3" w:rsidRPr="00C03A81" w:rsidRDefault="00A924C3" w:rsidP="00A924C3">
                            <w:pPr>
                              <w:pStyle w:val="PargrafodaLista"/>
                              <w:spacing w:after="120" w:line="360" w:lineRule="auto"/>
                              <w:ind w:left="0"/>
                              <w:jc w:val="both"/>
                              <w:rPr>
                                <w:rFonts w:ascii="Verdana" w:hAnsi="Verdana" w:cs="Arial"/>
                                <w:sz w:val="18"/>
                                <w:szCs w:val="18"/>
                              </w:rPr>
                            </w:pPr>
                            <w:r w:rsidRPr="00C03A81">
                              <w:rPr>
                                <w:rFonts w:ascii="Verdana" w:hAnsi="Verdana" w:cs="Arial"/>
                                <w:sz w:val="18"/>
                                <w:szCs w:val="18"/>
                              </w:rPr>
                              <w:t>Nome_______________________________________________________</w:t>
                            </w:r>
                            <w:r w:rsidR="00C03A81" w:rsidRPr="00C03A81">
                              <w:rPr>
                                <w:rFonts w:ascii="Verdana" w:hAnsi="Verdana" w:cs="Arial"/>
                                <w:sz w:val="18"/>
                                <w:szCs w:val="18"/>
                              </w:rPr>
                              <w:t>________</w:t>
                            </w:r>
                            <w:r w:rsidR="00C03A81">
                              <w:rPr>
                                <w:rFonts w:ascii="Verdana" w:hAnsi="Verdana" w:cs="Arial"/>
                                <w:sz w:val="18"/>
                                <w:szCs w:val="18"/>
                              </w:rPr>
                              <w:t>________________</w:t>
                            </w:r>
                            <w:r w:rsidR="0020056E">
                              <w:rPr>
                                <w:rFonts w:ascii="Verdana" w:hAnsi="Verdana" w:cs="Arial"/>
                                <w:sz w:val="18"/>
                                <w:szCs w:val="18"/>
                              </w:rPr>
                              <w:t>_</w:t>
                            </w:r>
                          </w:p>
                          <w:p w:rsidR="00C03A81" w:rsidRDefault="00C03A81" w:rsidP="00A924C3">
                            <w:pPr>
                              <w:pStyle w:val="PargrafodaLista"/>
                              <w:spacing w:after="120" w:line="360" w:lineRule="auto"/>
                              <w:ind w:left="0"/>
                              <w:jc w:val="both"/>
                              <w:rPr>
                                <w:rFonts w:ascii="Verdana" w:hAnsi="Verdana" w:cs="Arial"/>
                                <w:sz w:val="18"/>
                                <w:szCs w:val="18"/>
                              </w:rPr>
                            </w:pPr>
                            <w:r w:rsidRPr="00C03A81">
                              <w:rPr>
                                <w:rFonts w:ascii="Verdana" w:hAnsi="Verdana" w:cs="Arial"/>
                                <w:sz w:val="18"/>
                                <w:szCs w:val="18"/>
                              </w:rPr>
                              <w:t>Endereço Postal</w:t>
                            </w:r>
                            <w:r>
                              <w:rPr>
                                <w:rFonts w:ascii="Verdana" w:hAnsi="Verdana" w:cs="Arial"/>
                                <w:sz w:val="18"/>
                                <w:szCs w:val="18"/>
                              </w:rPr>
                              <w:t>_______________________________________________________________________</w:t>
                            </w:r>
                            <w:r w:rsidR="0020056E">
                              <w:rPr>
                                <w:rFonts w:ascii="Verdana" w:hAnsi="Verdana" w:cs="Arial"/>
                                <w:sz w:val="18"/>
                                <w:szCs w:val="18"/>
                              </w:rPr>
                              <w:t>_</w:t>
                            </w:r>
                          </w:p>
                          <w:p w:rsidR="00C03A81" w:rsidRDefault="00C03A81" w:rsidP="00A924C3">
                            <w:pPr>
                              <w:pStyle w:val="PargrafodaLista"/>
                              <w:spacing w:after="120" w:line="360" w:lineRule="auto"/>
                              <w:ind w:left="0"/>
                              <w:jc w:val="both"/>
                              <w:rPr>
                                <w:rFonts w:ascii="Verdana" w:hAnsi="Verdana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 w:cs="Arial"/>
                                <w:sz w:val="18"/>
                                <w:szCs w:val="18"/>
                              </w:rPr>
                              <w:t xml:space="preserve">Contacto </w:t>
                            </w:r>
                            <w:proofErr w:type="spellStart"/>
                            <w:r>
                              <w:rPr>
                                <w:rFonts w:ascii="Verdana" w:hAnsi="Verdana" w:cs="Arial"/>
                                <w:sz w:val="18"/>
                                <w:szCs w:val="18"/>
                              </w:rPr>
                              <w:t>telefónico_________________Cartão</w:t>
                            </w:r>
                            <w:proofErr w:type="spellEnd"/>
                            <w:r>
                              <w:rPr>
                                <w:rFonts w:ascii="Verdana" w:hAnsi="Verdana" w:cs="Arial"/>
                                <w:sz w:val="18"/>
                                <w:szCs w:val="18"/>
                              </w:rPr>
                              <w:t xml:space="preserve"> de Cidadão n.º___________________</w:t>
                            </w:r>
                            <w:r w:rsidR="0020056E">
                              <w:rPr>
                                <w:rFonts w:ascii="Verdana" w:hAnsi="Verdana" w:cs="Arial"/>
                                <w:sz w:val="18"/>
                                <w:szCs w:val="18"/>
                              </w:rPr>
                              <w:t>_______________</w:t>
                            </w:r>
                          </w:p>
                          <w:p w:rsidR="00A924C3" w:rsidRPr="003F106A" w:rsidRDefault="00C03A81" w:rsidP="00C03A81">
                            <w:pPr>
                              <w:pStyle w:val="PargrafodaLista"/>
                              <w:spacing w:after="120" w:line="360" w:lineRule="auto"/>
                              <w:ind w:left="0"/>
                              <w:jc w:val="both"/>
                              <w:rPr>
                                <w:rFonts w:ascii="Verdana" w:hAnsi="Verdana" w:cs="Arial"/>
                                <w:b/>
                                <w:sz w:val="18"/>
                                <w:szCs w:val="18"/>
                                <w:u w:val="single"/>
                              </w:rPr>
                            </w:pPr>
                            <w:r>
                              <w:rPr>
                                <w:rFonts w:ascii="Verdana" w:hAnsi="Verdana" w:cs="Arial"/>
                                <w:sz w:val="18"/>
                                <w:szCs w:val="18"/>
                              </w:rPr>
                              <w:t>Qualidade do Representante______________________________________________________________</w:t>
                            </w:r>
                          </w:p>
                          <w:p w:rsidR="001628CC" w:rsidRDefault="00A924C3" w:rsidP="00A924C3">
                            <w:pPr>
                              <w:pStyle w:val="PargrafodaLista"/>
                              <w:numPr>
                                <w:ilvl w:val="0"/>
                                <w:numId w:val="35"/>
                              </w:numPr>
                              <w:tabs>
                                <w:tab w:val="left" w:pos="0"/>
                                <w:tab w:val="left" w:pos="567"/>
                              </w:tabs>
                              <w:ind w:left="284" w:firstLine="0"/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A924C3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ED32F6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u w:val="single"/>
                              </w:rPr>
                              <w:t>Motivo do Pedido de</w:t>
                            </w:r>
                            <w:r w:rsidR="001628CC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u w:val="single"/>
                              </w:rPr>
                              <w:t xml:space="preserve"> A</w:t>
                            </w:r>
                            <w:r w:rsidR="001628CC" w:rsidRPr="001628CC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u w:val="single"/>
                              </w:rPr>
                              <w:t>poio</w:t>
                            </w:r>
                            <w:r w:rsidR="001628CC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u w:val="single"/>
                              </w:rPr>
                              <w:t>:</w:t>
                            </w:r>
                          </w:p>
                          <w:p w:rsidR="001628CC" w:rsidRPr="0020056E" w:rsidRDefault="001628CC" w:rsidP="00ED32F6">
                            <w:pPr>
                              <w:tabs>
                                <w:tab w:val="left" w:pos="0"/>
                                <w:tab w:val="left" w:pos="426"/>
                              </w:tabs>
                              <w:spacing w:line="360" w:lineRule="auto"/>
                              <w:jc w:val="both"/>
                              <w:rPr>
                                <w:rFonts w:ascii="Verdana" w:hAnsi="Verdana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20056E">
                              <w:rPr>
                                <w:rFonts w:ascii="Verdana" w:hAnsi="Verdana"/>
                                <w:sz w:val="18"/>
                                <w:szCs w:val="18"/>
                                <w:u w:val="single"/>
                              </w:rPr>
                              <w:t xml:space="preserve">       ________________________________________________________________________</w:t>
                            </w:r>
                            <w:r w:rsidR="0020056E">
                              <w:rPr>
                                <w:rFonts w:ascii="Verdana" w:hAnsi="Verdana"/>
                                <w:sz w:val="18"/>
                                <w:szCs w:val="18"/>
                                <w:u w:val="single"/>
                              </w:rPr>
                              <w:t>________</w:t>
                            </w:r>
                          </w:p>
                          <w:p w:rsidR="001628CC" w:rsidRPr="0020056E" w:rsidRDefault="001628CC" w:rsidP="00ED32F6">
                            <w:pPr>
                              <w:tabs>
                                <w:tab w:val="left" w:pos="0"/>
                                <w:tab w:val="left" w:pos="426"/>
                              </w:tabs>
                              <w:spacing w:line="360" w:lineRule="auto"/>
                              <w:jc w:val="both"/>
                              <w:rPr>
                                <w:rFonts w:ascii="Verdana" w:hAnsi="Verdana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20056E">
                              <w:rPr>
                                <w:rFonts w:ascii="Verdana" w:hAnsi="Verdana"/>
                                <w:sz w:val="18"/>
                                <w:szCs w:val="18"/>
                                <w:u w:val="single"/>
                              </w:rPr>
                              <w:t>___________________________________________________________________________</w:t>
                            </w:r>
                            <w:r w:rsidR="0020056E">
                              <w:rPr>
                                <w:rFonts w:ascii="Verdana" w:hAnsi="Verdana"/>
                                <w:sz w:val="18"/>
                                <w:szCs w:val="18"/>
                                <w:u w:val="single"/>
                              </w:rPr>
                              <w:t>_________</w:t>
                            </w:r>
                          </w:p>
                          <w:p w:rsidR="00ED32F6" w:rsidRPr="0020056E" w:rsidRDefault="00ED32F6" w:rsidP="00ED32F6">
                            <w:pPr>
                              <w:tabs>
                                <w:tab w:val="left" w:pos="0"/>
                                <w:tab w:val="left" w:pos="426"/>
                              </w:tabs>
                              <w:spacing w:line="360" w:lineRule="auto"/>
                              <w:jc w:val="both"/>
                              <w:rPr>
                                <w:rFonts w:ascii="Verdana" w:hAnsi="Verdana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20056E">
                              <w:rPr>
                                <w:rFonts w:ascii="Verdana" w:hAnsi="Verdana"/>
                                <w:sz w:val="18"/>
                                <w:szCs w:val="18"/>
                                <w:u w:val="single"/>
                              </w:rPr>
                              <w:t>___________________________________________________________________________</w:t>
                            </w:r>
                            <w:r w:rsidR="0020056E">
                              <w:rPr>
                                <w:rFonts w:ascii="Verdana" w:hAnsi="Verdana"/>
                                <w:sz w:val="18"/>
                                <w:szCs w:val="18"/>
                                <w:u w:val="single"/>
                              </w:rPr>
                              <w:t>_________</w:t>
                            </w:r>
                          </w:p>
                          <w:p w:rsidR="00ED32F6" w:rsidRPr="0020056E" w:rsidRDefault="00ED32F6" w:rsidP="00ED32F6">
                            <w:pPr>
                              <w:tabs>
                                <w:tab w:val="left" w:pos="0"/>
                                <w:tab w:val="left" w:pos="426"/>
                              </w:tabs>
                              <w:spacing w:line="360" w:lineRule="auto"/>
                              <w:jc w:val="both"/>
                              <w:rPr>
                                <w:rFonts w:ascii="Verdana" w:hAnsi="Verdana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20056E">
                              <w:rPr>
                                <w:rFonts w:ascii="Verdana" w:hAnsi="Verdana"/>
                                <w:sz w:val="18"/>
                                <w:szCs w:val="18"/>
                                <w:u w:val="single"/>
                              </w:rPr>
                              <w:t>___________________________________________________________________________</w:t>
                            </w:r>
                            <w:r w:rsidR="0020056E">
                              <w:rPr>
                                <w:rFonts w:ascii="Verdana" w:hAnsi="Verdana"/>
                                <w:sz w:val="18"/>
                                <w:szCs w:val="18"/>
                                <w:u w:val="single"/>
                              </w:rPr>
                              <w:t>_________</w:t>
                            </w:r>
                          </w:p>
                          <w:p w:rsidR="00ED32F6" w:rsidRDefault="00ED32F6" w:rsidP="00ED32F6">
                            <w:pPr>
                              <w:tabs>
                                <w:tab w:val="left" w:pos="0"/>
                                <w:tab w:val="left" w:pos="426"/>
                              </w:tabs>
                              <w:spacing w:line="360" w:lineRule="auto"/>
                              <w:jc w:val="both"/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20056E">
                              <w:rPr>
                                <w:rFonts w:ascii="Verdana" w:hAnsi="Verdana"/>
                                <w:sz w:val="18"/>
                                <w:szCs w:val="18"/>
                                <w:u w:val="single"/>
                              </w:rPr>
                              <w:t>___________________________________________________________________________</w:t>
                            </w:r>
                            <w:r w:rsidR="0020056E">
                              <w:rPr>
                                <w:rFonts w:ascii="Verdana" w:hAnsi="Verdana"/>
                                <w:sz w:val="18"/>
                                <w:szCs w:val="18"/>
                                <w:u w:val="single"/>
                              </w:rPr>
                              <w:t>_________</w:t>
                            </w:r>
                          </w:p>
                          <w:p w:rsidR="001628CC" w:rsidRPr="00A924C3" w:rsidRDefault="00ED32F6" w:rsidP="00A924C3">
                            <w:pPr>
                              <w:pStyle w:val="PargrafodaLista"/>
                              <w:numPr>
                                <w:ilvl w:val="0"/>
                                <w:numId w:val="35"/>
                              </w:numPr>
                              <w:tabs>
                                <w:tab w:val="left" w:pos="0"/>
                                <w:tab w:val="left" w:pos="426"/>
                              </w:tabs>
                              <w:ind w:hanging="218"/>
                              <w:jc w:val="both"/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A924C3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u w:val="single"/>
                              </w:rPr>
                              <w:t>Finalidade do Apoio:</w:t>
                            </w:r>
                          </w:p>
                          <w:p w:rsidR="00ED32F6" w:rsidRDefault="00ED32F6" w:rsidP="00ED32F6">
                            <w:pPr>
                              <w:pStyle w:val="PargrafodaLista"/>
                              <w:tabs>
                                <w:tab w:val="left" w:pos="0"/>
                                <w:tab w:val="left" w:pos="426"/>
                              </w:tabs>
                              <w:spacing w:line="360" w:lineRule="auto"/>
                              <w:ind w:left="0"/>
                              <w:jc w:val="both"/>
                              <w:rPr>
                                <w:rFonts w:ascii="Verdana" w:hAnsi="Verdana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20056E">
                              <w:rPr>
                                <w:rFonts w:ascii="Verdana" w:hAnsi="Verdana"/>
                                <w:sz w:val="18"/>
                                <w:szCs w:val="18"/>
                                <w:u w:val="single"/>
                              </w:rPr>
                              <w:t>________________________________________________________</w:t>
                            </w:r>
                            <w:r w:rsidR="0020056E">
                              <w:rPr>
                                <w:rFonts w:ascii="Verdana" w:hAnsi="Verdana"/>
                                <w:sz w:val="18"/>
                                <w:szCs w:val="18"/>
                                <w:u w:val="single"/>
                              </w:rPr>
                              <w:t>_____________________________</w:t>
                            </w:r>
                          </w:p>
                          <w:p w:rsidR="0020056E" w:rsidRPr="0020056E" w:rsidRDefault="0020056E" w:rsidP="00ED32F6">
                            <w:pPr>
                              <w:pStyle w:val="PargrafodaLista"/>
                              <w:tabs>
                                <w:tab w:val="left" w:pos="0"/>
                                <w:tab w:val="left" w:pos="426"/>
                              </w:tabs>
                              <w:spacing w:line="360" w:lineRule="auto"/>
                              <w:ind w:left="0"/>
                              <w:jc w:val="both"/>
                              <w:rPr>
                                <w:rFonts w:ascii="Verdana" w:hAnsi="Verdana"/>
                                <w:sz w:val="18"/>
                                <w:szCs w:val="18"/>
                                <w:u w:val="single"/>
                              </w:rPr>
                            </w:pP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  <w:u w:val="single"/>
                              </w:rPr>
                              <w:t>_____________________________________________________________________________________</w:t>
                            </w:r>
                          </w:p>
                          <w:p w:rsidR="00ED32F6" w:rsidRDefault="0020056E" w:rsidP="0020056E">
                            <w:pPr>
                              <w:tabs>
                                <w:tab w:val="left" w:pos="0"/>
                                <w:tab w:val="left" w:pos="426"/>
                              </w:tabs>
                              <w:jc w:val="both"/>
                              <w:rPr>
                                <w:rFonts w:ascii="Verdana" w:hAnsi="Verdana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20056E">
                              <w:rPr>
                                <w:rFonts w:ascii="Verdana" w:hAnsi="Verdana"/>
                                <w:sz w:val="18"/>
                                <w:szCs w:val="18"/>
                                <w:u w:val="single"/>
                              </w:rPr>
                              <w:t>_____________________________________________________________________________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  <w:u w:val="single"/>
                              </w:rPr>
                              <w:t>________</w:t>
                            </w:r>
                          </w:p>
                          <w:p w:rsidR="0020056E" w:rsidRPr="0020056E" w:rsidRDefault="0020056E" w:rsidP="0020056E">
                            <w:pPr>
                              <w:tabs>
                                <w:tab w:val="left" w:pos="0"/>
                                <w:tab w:val="left" w:pos="426"/>
                              </w:tabs>
                              <w:jc w:val="both"/>
                              <w:rPr>
                                <w:rFonts w:ascii="Verdana" w:hAnsi="Verdana"/>
                                <w:sz w:val="18"/>
                                <w:szCs w:val="18"/>
                                <w:u w:val="single"/>
                              </w:rPr>
                            </w:pPr>
                          </w:p>
                          <w:p w:rsidR="0020056E" w:rsidRPr="0020056E" w:rsidRDefault="0020056E" w:rsidP="0020056E">
                            <w:pPr>
                              <w:tabs>
                                <w:tab w:val="left" w:pos="0"/>
                                <w:tab w:val="left" w:pos="426"/>
                              </w:tabs>
                              <w:jc w:val="both"/>
                              <w:rPr>
                                <w:rFonts w:ascii="Verdana" w:hAnsi="Verdana"/>
                                <w:sz w:val="18"/>
                                <w:szCs w:val="18"/>
                                <w:u w:val="single"/>
                              </w:rPr>
                            </w:pPr>
                          </w:p>
                          <w:p w:rsidR="003F106A" w:rsidRPr="00362DAA" w:rsidRDefault="003F106A" w:rsidP="003F106A">
                            <w:pPr>
                              <w:spacing w:line="360" w:lineRule="auto"/>
                              <w:jc w:val="both"/>
                              <w:rPr>
                                <w:rFonts w:ascii="Verdana" w:hAnsi="Verdana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 w:cs="Arial"/>
                                <w:sz w:val="18"/>
                                <w:szCs w:val="18"/>
                              </w:rPr>
                              <w:t>A</w:t>
                            </w:r>
                            <w:r w:rsidRPr="00362DAA">
                              <w:rPr>
                                <w:rFonts w:ascii="Verdana" w:hAnsi="Verdana" w:cs="Arial"/>
                                <w:sz w:val="18"/>
                                <w:szCs w:val="18"/>
                              </w:rPr>
                              <w:t>present</w:t>
                            </w:r>
                            <w:r>
                              <w:rPr>
                                <w:rFonts w:ascii="Verdana" w:hAnsi="Verdana" w:cs="Arial"/>
                                <w:sz w:val="18"/>
                                <w:szCs w:val="18"/>
                              </w:rPr>
                              <w:t>ar</w:t>
                            </w:r>
                            <w:r w:rsidRPr="00362DAA">
                              <w:rPr>
                                <w:rFonts w:ascii="Verdana" w:hAnsi="Verdana" w:cs="Arial"/>
                                <w:sz w:val="18"/>
                                <w:szCs w:val="18"/>
                              </w:rPr>
                              <w:t xml:space="preserve"> elementos instrutórios</w:t>
                            </w:r>
                            <w:r>
                              <w:rPr>
                                <w:rFonts w:ascii="Verdana" w:hAnsi="Verdana" w:cs="Arial"/>
                                <w:sz w:val="18"/>
                                <w:szCs w:val="18"/>
                              </w:rPr>
                              <w:t xml:space="preserve"> do ANEXO II</w:t>
                            </w:r>
                          </w:p>
                          <w:p w:rsidR="00ED32F6" w:rsidRDefault="00ED32F6" w:rsidP="00ED32F6">
                            <w:pPr>
                              <w:ind w:left="-142" w:right="-318"/>
                            </w:pPr>
                          </w:p>
                          <w:p w:rsidR="00ED32F6" w:rsidRPr="001628CC" w:rsidRDefault="00ED32F6" w:rsidP="00ED32F6">
                            <w:pPr>
                              <w:pStyle w:val="PargrafodaLista"/>
                              <w:tabs>
                                <w:tab w:val="left" w:pos="0"/>
                                <w:tab w:val="left" w:pos="426"/>
                              </w:tabs>
                              <w:ind w:left="284" w:hanging="284"/>
                              <w:jc w:val="both"/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29" type="#_x0000_t202" style="position:absolute;left:0;text-align:left;margin-left:0;margin-top:8.1pt;width:520pt;height:513.3pt;z-index:25166438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">
                <v:textbox>
                  <w:txbxContent>
                    <w:p w:rsidR="00C8686A" w:rsidRPr="002F7DA0" w:rsidRDefault="00C8686A" w:rsidP="00A924C3">
                      <w:pPr>
                        <w:pStyle w:val="PargrafodaLista"/>
                        <w:numPr>
                          <w:ilvl w:val="0"/>
                          <w:numId w:val="35"/>
                        </w:numPr>
                        <w:tabs>
                          <w:tab w:val="left" w:pos="284"/>
                        </w:tabs>
                        <w:spacing w:after="120" w:line="360" w:lineRule="auto"/>
                        <w:ind w:left="142" w:firstLine="0"/>
                        <w:jc w:val="both"/>
                        <w:rPr>
                          <w:rFonts w:ascii="Verdana" w:hAnsi="Verdana" w:cs="Arial"/>
                          <w:b/>
                          <w:sz w:val="18"/>
                          <w:szCs w:val="18"/>
                          <w:u w:val="single"/>
                        </w:rPr>
                      </w:pPr>
                      <w:r w:rsidRPr="002F7DA0">
                        <w:rPr>
                          <w:rFonts w:ascii="Verdana" w:hAnsi="Verdana" w:cs="Arial"/>
                          <w:b/>
                          <w:sz w:val="18"/>
                          <w:szCs w:val="18"/>
                          <w:u w:val="single"/>
                        </w:rPr>
                        <w:t>Identificação</w:t>
                      </w:r>
                      <w:r>
                        <w:rPr>
                          <w:rFonts w:ascii="Verdana" w:hAnsi="Verdana" w:cs="Arial"/>
                          <w:b/>
                          <w:sz w:val="18"/>
                          <w:szCs w:val="18"/>
                          <w:u w:val="single"/>
                        </w:rPr>
                        <w:t xml:space="preserve"> da Entidade</w:t>
                      </w:r>
                    </w:p>
                    <w:p w:rsidR="00C8686A" w:rsidRDefault="001628CC" w:rsidP="00CB79A0">
                      <w:pPr>
                        <w:tabs>
                          <w:tab w:val="left" w:pos="9781"/>
                          <w:tab w:val="left" w:pos="10206"/>
                          <w:tab w:val="left" w:pos="10348"/>
                        </w:tabs>
                        <w:spacing w:after="120" w:line="360" w:lineRule="auto"/>
                        <w:ind w:right="142"/>
                        <w:jc w:val="both"/>
                        <w:rPr>
                          <w:rFonts w:ascii="Verdana" w:hAnsi="Verdana" w:cs="Arial"/>
                        </w:rPr>
                      </w:pPr>
                      <w:r>
                        <w:rPr>
                          <w:rFonts w:ascii="Verdana" w:hAnsi="Verdana" w:cs="Arial"/>
                        </w:rPr>
                        <w:t>Nome</w:t>
                      </w:r>
                      <w:r w:rsidR="00C8686A">
                        <w:rPr>
                          <w:rFonts w:ascii="Verdana" w:hAnsi="Verdana" w:cs="Arial"/>
                        </w:rPr>
                        <w:t>_______________________________________________________,NIPC:______________</w:t>
                      </w:r>
                      <w:r>
                        <w:rPr>
                          <w:rFonts w:ascii="Verdana" w:hAnsi="Verdana" w:cs="Arial"/>
                        </w:rPr>
                        <w:t>_com s</w:t>
                      </w:r>
                      <w:r w:rsidR="00C8686A">
                        <w:rPr>
                          <w:rFonts w:ascii="Verdana" w:hAnsi="Verdana" w:cs="Arial"/>
                        </w:rPr>
                        <w:t xml:space="preserve">ede </w:t>
                      </w:r>
                      <w:r w:rsidR="00C8686A" w:rsidRPr="00362DAA">
                        <w:rPr>
                          <w:rFonts w:ascii="Verdana" w:hAnsi="Verdana" w:cs="Arial"/>
                        </w:rPr>
                        <w:t xml:space="preserve">(Rua, Av., </w:t>
                      </w:r>
                      <w:proofErr w:type="spellStart"/>
                      <w:proofErr w:type="gramStart"/>
                      <w:r w:rsidR="00C8686A" w:rsidRPr="00362DAA">
                        <w:rPr>
                          <w:rFonts w:ascii="Verdana" w:hAnsi="Verdana" w:cs="Arial"/>
                        </w:rPr>
                        <w:t>etc</w:t>
                      </w:r>
                      <w:proofErr w:type="spellEnd"/>
                      <w:r w:rsidR="00C8686A" w:rsidRPr="00362DAA">
                        <w:rPr>
                          <w:rFonts w:ascii="Verdana" w:hAnsi="Verdana" w:cs="Arial"/>
                        </w:rPr>
                        <w:t>,)___________________________</w:t>
                      </w:r>
                      <w:proofErr w:type="gramEnd"/>
                      <w:r w:rsidR="00C8686A" w:rsidRPr="00362DAA">
                        <w:rPr>
                          <w:rFonts w:ascii="Verdana" w:hAnsi="Verdana" w:cs="Arial"/>
                        </w:rPr>
                        <w:t xml:space="preserve">, n.º/Andar______ na localidade de ____________________________, Código Postal ______ – _____ freguesia de ________________________ concelho de ______________, telefone n.º________________, </w:t>
                      </w:r>
                      <w:r w:rsidR="00C8686A">
                        <w:rPr>
                          <w:rFonts w:ascii="Verdana" w:hAnsi="Verdana" w:cs="Arial"/>
                        </w:rPr>
                        <w:t>representada por ___________________________________(Nome completo do representante), com o cartão de cidadão n.º_____________, na qualidade de ____________________</w:t>
                      </w:r>
                      <w:r w:rsidR="00C8686A" w:rsidRPr="00362DAA">
                        <w:rPr>
                          <w:rFonts w:ascii="Verdana" w:hAnsi="Verdana" w:cs="Arial"/>
                        </w:rPr>
                        <w:t xml:space="preserve">vem apresentar  a V.ª Exa. a candidatura </w:t>
                      </w:r>
                      <w:r w:rsidR="00C8686A">
                        <w:rPr>
                          <w:rFonts w:ascii="Verdana" w:hAnsi="Verdana" w:cs="Arial"/>
                        </w:rPr>
                        <w:t xml:space="preserve">ao Fundo Municipal de Emergência Social </w:t>
                      </w:r>
                      <w:r w:rsidR="00C8686A" w:rsidRPr="00362DAA">
                        <w:rPr>
                          <w:rFonts w:ascii="Verdana" w:hAnsi="Verdana" w:cs="Arial"/>
                        </w:rPr>
                        <w:t xml:space="preserve">tendo em conta o disposto no artigo </w:t>
                      </w:r>
                      <w:r w:rsidR="00C8686A">
                        <w:rPr>
                          <w:rFonts w:ascii="Verdana" w:hAnsi="Verdana" w:cs="Arial"/>
                        </w:rPr>
                        <w:t>9</w:t>
                      </w:r>
                      <w:r w:rsidR="00C8686A" w:rsidRPr="00362DAA">
                        <w:rPr>
                          <w:rFonts w:ascii="Verdana" w:hAnsi="Verdana" w:cs="Arial"/>
                        </w:rPr>
                        <w:t xml:space="preserve">.º do </w:t>
                      </w:r>
                      <w:r w:rsidR="00ED32F6">
                        <w:rPr>
                          <w:rFonts w:ascii="Verdana" w:hAnsi="Verdana" w:cs="Arial"/>
                        </w:rPr>
                        <w:t>seu regulamento</w:t>
                      </w:r>
                      <w:r w:rsidR="00C8686A" w:rsidRPr="00362DAA">
                        <w:rPr>
                          <w:rFonts w:ascii="Verdana" w:hAnsi="Verdana" w:cs="Arial"/>
                        </w:rPr>
                        <w:t>.</w:t>
                      </w:r>
                    </w:p>
                    <w:p w:rsidR="003F106A" w:rsidRDefault="003F106A" w:rsidP="00A924C3">
                      <w:pPr>
                        <w:pStyle w:val="PargrafodaLista"/>
                        <w:numPr>
                          <w:ilvl w:val="0"/>
                          <w:numId w:val="35"/>
                        </w:numPr>
                        <w:spacing w:after="120" w:line="360" w:lineRule="auto"/>
                        <w:ind w:hanging="218"/>
                        <w:jc w:val="both"/>
                        <w:rPr>
                          <w:rFonts w:ascii="Verdana" w:hAnsi="Verdana" w:cs="Arial"/>
                          <w:b/>
                          <w:sz w:val="18"/>
                          <w:szCs w:val="18"/>
                          <w:u w:val="single"/>
                        </w:rPr>
                      </w:pPr>
                      <w:r w:rsidRPr="002F7DA0">
                        <w:rPr>
                          <w:rFonts w:ascii="Verdana" w:hAnsi="Verdana" w:cs="Arial"/>
                          <w:b/>
                          <w:sz w:val="18"/>
                          <w:szCs w:val="18"/>
                          <w:u w:val="single"/>
                        </w:rPr>
                        <w:t>Identificação</w:t>
                      </w:r>
                      <w:r w:rsidR="0020056E">
                        <w:rPr>
                          <w:rFonts w:ascii="Verdana" w:hAnsi="Verdana" w:cs="Arial"/>
                          <w:b/>
                          <w:sz w:val="18"/>
                          <w:szCs w:val="18"/>
                          <w:u w:val="single"/>
                        </w:rPr>
                        <w:t xml:space="preserve"> do</w:t>
                      </w:r>
                      <w:r>
                        <w:rPr>
                          <w:rFonts w:ascii="Verdana" w:hAnsi="Verdana" w:cs="Arial"/>
                          <w:b/>
                          <w:sz w:val="18"/>
                          <w:szCs w:val="18"/>
                          <w:u w:val="single"/>
                        </w:rPr>
                        <w:t xml:space="preserve"> </w:t>
                      </w:r>
                      <w:r w:rsidR="00A924C3">
                        <w:rPr>
                          <w:rFonts w:ascii="Verdana" w:hAnsi="Verdana" w:cs="Arial"/>
                          <w:b/>
                          <w:sz w:val="18"/>
                          <w:szCs w:val="18"/>
                          <w:u w:val="single"/>
                        </w:rPr>
                        <w:t>Representante</w:t>
                      </w:r>
                    </w:p>
                    <w:p w:rsidR="00A924C3" w:rsidRPr="00C03A81" w:rsidRDefault="00A924C3" w:rsidP="00A924C3">
                      <w:pPr>
                        <w:pStyle w:val="PargrafodaLista"/>
                        <w:spacing w:after="120" w:line="360" w:lineRule="auto"/>
                        <w:ind w:left="0"/>
                        <w:jc w:val="both"/>
                        <w:rPr>
                          <w:rFonts w:ascii="Verdana" w:hAnsi="Verdana" w:cs="Arial"/>
                          <w:sz w:val="18"/>
                          <w:szCs w:val="18"/>
                        </w:rPr>
                      </w:pPr>
                      <w:r w:rsidRPr="00C03A81">
                        <w:rPr>
                          <w:rFonts w:ascii="Verdana" w:hAnsi="Verdana" w:cs="Arial"/>
                          <w:sz w:val="18"/>
                          <w:szCs w:val="18"/>
                        </w:rPr>
                        <w:t>Nome_______________________________________________________</w:t>
                      </w:r>
                      <w:r w:rsidR="00C03A81" w:rsidRPr="00C03A81">
                        <w:rPr>
                          <w:rFonts w:ascii="Verdana" w:hAnsi="Verdana" w:cs="Arial"/>
                          <w:sz w:val="18"/>
                          <w:szCs w:val="18"/>
                        </w:rPr>
                        <w:t>________</w:t>
                      </w:r>
                      <w:r w:rsidR="00C03A81">
                        <w:rPr>
                          <w:rFonts w:ascii="Verdana" w:hAnsi="Verdana" w:cs="Arial"/>
                          <w:sz w:val="18"/>
                          <w:szCs w:val="18"/>
                        </w:rPr>
                        <w:t>________________</w:t>
                      </w:r>
                      <w:r w:rsidR="0020056E">
                        <w:rPr>
                          <w:rFonts w:ascii="Verdana" w:hAnsi="Verdana" w:cs="Arial"/>
                          <w:sz w:val="18"/>
                          <w:szCs w:val="18"/>
                        </w:rPr>
                        <w:t>_</w:t>
                      </w:r>
                    </w:p>
                    <w:p w:rsidR="00C03A81" w:rsidRDefault="00C03A81" w:rsidP="00A924C3">
                      <w:pPr>
                        <w:pStyle w:val="PargrafodaLista"/>
                        <w:spacing w:after="120" w:line="360" w:lineRule="auto"/>
                        <w:ind w:left="0"/>
                        <w:jc w:val="both"/>
                        <w:rPr>
                          <w:rFonts w:ascii="Verdana" w:hAnsi="Verdana" w:cs="Arial"/>
                          <w:sz w:val="18"/>
                          <w:szCs w:val="18"/>
                        </w:rPr>
                      </w:pPr>
                      <w:r w:rsidRPr="00C03A81">
                        <w:rPr>
                          <w:rFonts w:ascii="Verdana" w:hAnsi="Verdana" w:cs="Arial"/>
                          <w:sz w:val="18"/>
                          <w:szCs w:val="18"/>
                        </w:rPr>
                        <w:t>Endereço Postal</w:t>
                      </w:r>
                      <w:r>
                        <w:rPr>
                          <w:rFonts w:ascii="Verdana" w:hAnsi="Verdana" w:cs="Arial"/>
                          <w:sz w:val="18"/>
                          <w:szCs w:val="18"/>
                        </w:rPr>
                        <w:t>_______________________________________________________________________</w:t>
                      </w:r>
                      <w:r w:rsidR="0020056E">
                        <w:rPr>
                          <w:rFonts w:ascii="Verdana" w:hAnsi="Verdana" w:cs="Arial"/>
                          <w:sz w:val="18"/>
                          <w:szCs w:val="18"/>
                        </w:rPr>
                        <w:t>_</w:t>
                      </w:r>
                    </w:p>
                    <w:p w:rsidR="00C03A81" w:rsidRDefault="00C03A81" w:rsidP="00A924C3">
                      <w:pPr>
                        <w:pStyle w:val="PargrafodaLista"/>
                        <w:spacing w:after="120" w:line="360" w:lineRule="auto"/>
                        <w:ind w:left="0"/>
                        <w:jc w:val="both"/>
                        <w:rPr>
                          <w:rFonts w:ascii="Verdana" w:hAnsi="Verdana" w:cs="Arial"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 w:cs="Arial"/>
                          <w:sz w:val="18"/>
                          <w:szCs w:val="18"/>
                        </w:rPr>
                        <w:t xml:space="preserve">Contacto </w:t>
                      </w:r>
                      <w:proofErr w:type="spellStart"/>
                      <w:r>
                        <w:rPr>
                          <w:rFonts w:ascii="Verdana" w:hAnsi="Verdana" w:cs="Arial"/>
                          <w:sz w:val="18"/>
                          <w:szCs w:val="18"/>
                        </w:rPr>
                        <w:t>telefónico_________________Cartão</w:t>
                      </w:r>
                      <w:proofErr w:type="spellEnd"/>
                      <w:r>
                        <w:rPr>
                          <w:rFonts w:ascii="Verdana" w:hAnsi="Verdana" w:cs="Arial"/>
                          <w:sz w:val="18"/>
                          <w:szCs w:val="18"/>
                        </w:rPr>
                        <w:t xml:space="preserve"> de Cidadão n.º___________________</w:t>
                      </w:r>
                      <w:r w:rsidR="0020056E">
                        <w:rPr>
                          <w:rFonts w:ascii="Verdana" w:hAnsi="Verdana" w:cs="Arial"/>
                          <w:sz w:val="18"/>
                          <w:szCs w:val="18"/>
                        </w:rPr>
                        <w:t>_______________</w:t>
                      </w:r>
                    </w:p>
                    <w:p w:rsidR="00A924C3" w:rsidRPr="003F106A" w:rsidRDefault="00C03A81" w:rsidP="00C03A81">
                      <w:pPr>
                        <w:pStyle w:val="PargrafodaLista"/>
                        <w:spacing w:after="120" w:line="360" w:lineRule="auto"/>
                        <w:ind w:left="0"/>
                        <w:jc w:val="both"/>
                        <w:rPr>
                          <w:rFonts w:ascii="Verdana" w:hAnsi="Verdana" w:cs="Arial"/>
                          <w:b/>
                          <w:sz w:val="18"/>
                          <w:szCs w:val="18"/>
                          <w:u w:val="single"/>
                        </w:rPr>
                      </w:pPr>
                      <w:r>
                        <w:rPr>
                          <w:rFonts w:ascii="Verdana" w:hAnsi="Verdana" w:cs="Arial"/>
                          <w:sz w:val="18"/>
                          <w:szCs w:val="18"/>
                        </w:rPr>
                        <w:t>Qualidade do Representante______________________________________________________________</w:t>
                      </w:r>
                    </w:p>
                    <w:p w:rsidR="001628CC" w:rsidRDefault="00A924C3" w:rsidP="00A924C3">
                      <w:pPr>
                        <w:pStyle w:val="PargrafodaLista"/>
                        <w:numPr>
                          <w:ilvl w:val="0"/>
                          <w:numId w:val="35"/>
                        </w:numPr>
                        <w:tabs>
                          <w:tab w:val="left" w:pos="0"/>
                          <w:tab w:val="left" w:pos="567"/>
                        </w:tabs>
                        <w:ind w:left="284" w:firstLine="0"/>
                        <w:rPr>
                          <w:rFonts w:ascii="Verdana" w:hAnsi="Verdana"/>
                          <w:b/>
                          <w:sz w:val="18"/>
                          <w:szCs w:val="18"/>
                          <w:u w:val="single"/>
                        </w:rPr>
                      </w:pPr>
                      <w:r w:rsidRPr="00A924C3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ED32F6">
                        <w:rPr>
                          <w:rFonts w:ascii="Verdana" w:hAnsi="Verdana"/>
                          <w:b/>
                          <w:sz w:val="18"/>
                          <w:szCs w:val="18"/>
                          <w:u w:val="single"/>
                        </w:rPr>
                        <w:t>Motivo do Pedido de</w:t>
                      </w:r>
                      <w:r w:rsidR="001628CC">
                        <w:rPr>
                          <w:rFonts w:ascii="Verdana" w:hAnsi="Verdana"/>
                          <w:b/>
                          <w:sz w:val="18"/>
                          <w:szCs w:val="18"/>
                          <w:u w:val="single"/>
                        </w:rPr>
                        <w:t xml:space="preserve"> A</w:t>
                      </w:r>
                      <w:r w:rsidR="001628CC" w:rsidRPr="001628CC">
                        <w:rPr>
                          <w:rFonts w:ascii="Verdana" w:hAnsi="Verdana"/>
                          <w:b/>
                          <w:sz w:val="18"/>
                          <w:szCs w:val="18"/>
                          <w:u w:val="single"/>
                        </w:rPr>
                        <w:t>poio</w:t>
                      </w:r>
                      <w:r w:rsidR="001628CC">
                        <w:rPr>
                          <w:rFonts w:ascii="Verdana" w:hAnsi="Verdana"/>
                          <w:b/>
                          <w:sz w:val="18"/>
                          <w:szCs w:val="18"/>
                          <w:u w:val="single"/>
                        </w:rPr>
                        <w:t>:</w:t>
                      </w:r>
                    </w:p>
                    <w:p w:rsidR="001628CC" w:rsidRPr="0020056E" w:rsidRDefault="001628CC" w:rsidP="00ED32F6">
                      <w:pPr>
                        <w:tabs>
                          <w:tab w:val="left" w:pos="0"/>
                          <w:tab w:val="left" w:pos="426"/>
                        </w:tabs>
                        <w:spacing w:line="360" w:lineRule="auto"/>
                        <w:jc w:val="both"/>
                        <w:rPr>
                          <w:rFonts w:ascii="Verdana" w:hAnsi="Verdana"/>
                          <w:sz w:val="18"/>
                          <w:szCs w:val="18"/>
                          <w:u w:val="single"/>
                        </w:rPr>
                      </w:pPr>
                      <w:r w:rsidRPr="0020056E">
                        <w:rPr>
                          <w:rFonts w:ascii="Verdana" w:hAnsi="Verdana"/>
                          <w:sz w:val="18"/>
                          <w:szCs w:val="18"/>
                          <w:u w:val="single"/>
                        </w:rPr>
                        <w:t xml:space="preserve">       ________________________________________________________________________</w:t>
                      </w:r>
                      <w:r w:rsidR="0020056E">
                        <w:rPr>
                          <w:rFonts w:ascii="Verdana" w:hAnsi="Verdana"/>
                          <w:sz w:val="18"/>
                          <w:szCs w:val="18"/>
                          <w:u w:val="single"/>
                        </w:rPr>
                        <w:t>________</w:t>
                      </w:r>
                    </w:p>
                    <w:p w:rsidR="001628CC" w:rsidRPr="0020056E" w:rsidRDefault="001628CC" w:rsidP="00ED32F6">
                      <w:pPr>
                        <w:tabs>
                          <w:tab w:val="left" w:pos="0"/>
                          <w:tab w:val="left" w:pos="426"/>
                        </w:tabs>
                        <w:spacing w:line="360" w:lineRule="auto"/>
                        <w:jc w:val="both"/>
                        <w:rPr>
                          <w:rFonts w:ascii="Verdana" w:hAnsi="Verdana"/>
                          <w:sz w:val="18"/>
                          <w:szCs w:val="18"/>
                          <w:u w:val="single"/>
                        </w:rPr>
                      </w:pPr>
                      <w:r w:rsidRPr="0020056E">
                        <w:rPr>
                          <w:rFonts w:ascii="Verdana" w:hAnsi="Verdana"/>
                          <w:sz w:val="18"/>
                          <w:szCs w:val="18"/>
                          <w:u w:val="single"/>
                        </w:rPr>
                        <w:t>___________________________________________________________________________</w:t>
                      </w:r>
                      <w:r w:rsidR="0020056E">
                        <w:rPr>
                          <w:rFonts w:ascii="Verdana" w:hAnsi="Verdana"/>
                          <w:sz w:val="18"/>
                          <w:szCs w:val="18"/>
                          <w:u w:val="single"/>
                        </w:rPr>
                        <w:t>_________</w:t>
                      </w:r>
                    </w:p>
                    <w:p w:rsidR="00ED32F6" w:rsidRPr="0020056E" w:rsidRDefault="00ED32F6" w:rsidP="00ED32F6">
                      <w:pPr>
                        <w:tabs>
                          <w:tab w:val="left" w:pos="0"/>
                          <w:tab w:val="left" w:pos="426"/>
                        </w:tabs>
                        <w:spacing w:line="360" w:lineRule="auto"/>
                        <w:jc w:val="both"/>
                        <w:rPr>
                          <w:rFonts w:ascii="Verdana" w:hAnsi="Verdana"/>
                          <w:sz w:val="18"/>
                          <w:szCs w:val="18"/>
                          <w:u w:val="single"/>
                        </w:rPr>
                      </w:pPr>
                      <w:r w:rsidRPr="0020056E">
                        <w:rPr>
                          <w:rFonts w:ascii="Verdana" w:hAnsi="Verdana"/>
                          <w:sz w:val="18"/>
                          <w:szCs w:val="18"/>
                          <w:u w:val="single"/>
                        </w:rPr>
                        <w:t>___________________________________________________________________________</w:t>
                      </w:r>
                      <w:r w:rsidR="0020056E">
                        <w:rPr>
                          <w:rFonts w:ascii="Verdana" w:hAnsi="Verdana"/>
                          <w:sz w:val="18"/>
                          <w:szCs w:val="18"/>
                          <w:u w:val="single"/>
                        </w:rPr>
                        <w:t>_________</w:t>
                      </w:r>
                    </w:p>
                    <w:p w:rsidR="00ED32F6" w:rsidRPr="0020056E" w:rsidRDefault="00ED32F6" w:rsidP="00ED32F6">
                      <w:pPr>
                        <w:tabs>
                          <w:tab w:val="left" w:pos="0"/>
                          <w:tab w:val="left" w:pos="426"/>
                        </w:tabs>
                        <w:spacing w:line="360" w:lineRule="auto"/>
                        <w:jc w:val="both"/>
                        <w:rPr>
                          <w:rFonts w:ascii="Verdana" w:hAnsi="Verdana"/>
                          <w:sz w:val="18"/>
                          <w:szCs w:val="18"/>
                          <w:u w:val="single"/>
                        </w:rPr>
                      </w:pPr>
                      <w:r w:rsidRPr="0020056E">
                        <w:rPr>
                          <w:rFonts w:ascii="Verdana" w:hAnsi="Verdana"/>
                          <w:sz w:val="18"/>
                          <w:szCs w:val="18"/>
                          <w:u w:val="single"/>
                        </w:rPr>
                        <w:t>___________________________________________________________________________</w:t>
                      </w:r>
                      <w:r w:rsidR="0020056E">
                        <w:rPr>
                          <w:rFonts w:ascii="Verdana" w:hAnsi="Verdana"/>
                          <w:sz w:val="18"/>
                          <w:szCs w:val="18"/>
                          <w:u w:val="single"/>
                        </w:rPr>
                        <w:t>_________</w:t>
                      </w:r>
                    </w:p>
                    <w:p w:rsidR="00ED32F6" w:rsidRDefault="00ED32F6" w:rsidP="00ED32F6">
                      <w:pPr>
                        <w:tabs>
                          <w:tab w:val="left" w:pos="0"/>
                          <w:tab w:val="left" w:pos="426"/>
                        </w:tabs>
                        <w:spacing w:line="360" w:lineRule="auto"/>
                        <w:jc w:val="both"/>
                        <w:rPr>
                          <w:rFonts w:ascii="Verdana" w:hAnsi="Verdana"/>
                          <w:b/>
                          <w:sz w:val="18"/>
                          <w:szCs w:val="18"/>
                          <w:u w:val="single"/>
                        </w:rPr>
                      </w:pPr>
                      <w:r w:rsidRPr="0020056E">
                        <w:rPr>
                          <w:rFonts w:ascii="Verdana" w:hAnsi="Verdana"/>
                          <w:sz w:val="18"/>
                          <w:szCs w:val="18"/>
                          <w:u w:val="single"/>
                        </w:rPr>
                        <w:t>___________________________________________________________________________</w:t>
                      </w:r>
                      <w:r w:rsidR="0020056E">
                        <w:rPr>
                          <w:rFonts w:ascii="Verdana" w:hAnsi="Verdana"/>
                          <w:sz w:val="18"/>
                          <w:szCs w:val="18"/>
                          <w:u w:val="single"/>
                        </w:rPr>
                        <w:t>_________</w:t>
                      </w:r>
                    </w:p>
                    <w:p w:rsidR="001628CC" w:rsidRPr="00A924C3" w:rsidRDefault="00ED32F6" w:rsidP="00A924C3">
                      <w:pPr>
                        <w:pStyle w:val="PargrafodaLista"/>
                        <w:numPr>
                          <w:ilvl w:val="0"/>
                          <w:numId w:val="35"/>
                        </w:numPr>
                        <w:tabs>
                          <w:tab w:val="left" w:pos="0"/>
                          <w:tab w:val="left" w:pos="426"/>
                        </w:tabs>
                        <w:ind w:hanging="218"/>
                        <w:jc w:val="both"/>
                        <w:rPr>
                          <w:rFonts w:ascii="Verdana" w:hAnsi="Verdana"/>
                          <w:b/>
                          <w:sz w:val="18"/>
                          <w:szCs w:val="18"/>
                          <w:u w:val="single"/>
                        </w:rPr>
                      </w:pPr>
                      <w:r w:rsidRPr="00A924C3">
                        <w:rPr>
                          <w:rFonts w:ascii="Verdana" w:hAnsi="Verdana"/>
                          <w:b/>
                          <w:sz w:val="18"/>
                          <w:szCs w:val="18"/>
                          <w:u w:val="single"/>
                        </w:rPr>
                        <w:t>Finalidade do Apoio:</w:t>
                      </w:r>
                    </w:p>
                    <w:p w:rsidR="00ED32F6" w:rsidRDefault="00ED32F6" w:rsidP="00ED32F6">
                      <w:pPr>
                        <w:pStyle w:val="PargrafodaLista"/>
                        <w:tabs>
                          <w:tab w:val="left" w:pos="0"/>
                          <w:tab w:val="left" w:pos="426"/>
                        </w:tabs>
                        <w:spacing w:line="360" w:lineRule="auto"/>
                        <w:ind w:left="0"/>
                        <w:jc w:val="both"/>
                        <w:rPr>
                          <w:rFonts w:ascii="Verdana" w:hAnsi="Verdana"/>
                          <w:sz w:val="18"/>
                          <w:szCs w:val="18"/>
                          <w:u w:val="single"/>
                        </w:rPr>
                      </w:pPr>
                      <w:r w:rsidRPr="0020056E">
                        <w:rPr>
                          <w:rFonts w:ascii="Verdana" w:hAnsi="Verdana"/>
                          <w:sz w:val="18"/>
                          <w:szCs w:val="18"/>
                          <w:u w:val="single"/>
                        </w:rPr>
                        <w:t>________________________________________________________</w:t>
                      </w:r>
                      <w:r w:rsidR="0020056E">
                        <w:rPr>
                          <w:rFonts w:ascii="Verdana" w:hAnsi="Verdana"/>
                          <w:sz w:val="18"/>
                          <w:szCs w:val="18"/>
                          <w:u w:val="single"/>
                        </w:rPr>
                        <w:t>_____________________________</w:t>
                      </w:r>
                    </w:p>
                    <w:p w:rsidR="0020056E" w:rsidRPr="0020056E" w:rsidRDefault="0020056E" w:rsidP="00ED32F6">
                      <w:pPr>
                        <w:pStyle w:val="PargrafodaLista"/>
                        <w:tabs>
                          <w:tab w:val="left" w:pos="0"/>
                          <w:tab w:val="left" w:pos="426"/>
                        </w:tabs>
                        <w:spacing w:line="360" w:lineRule="auto"/>
                        <w:ind w:left="0"/>
                        <w:jc w:val="both"/>
                        <w:rPr>
                          <w:rFonts w:ascii="Verdana" w:hAnsi="Verdana"/>
                          <w:sz w:val="18"/>
                          <w:szCs w:val="18"/>
                          <w:u w:val="single"/>
                        </w:rPr>
                      </w:pPr>
                      <w:r>
                        <w:rPr>
                          <w:rFonts w:ascii="Verdana" w:hAnsi="Verdana"/>
                          <w:sz w:val="18"/>
                          <w:szCs w:val="18"/>
                          <w:u w:val="single"/>
                        </w:rPr>
                        <w:t>_____________________________________________________________________________________</w:t>
                      </w:r>
                    </w:p>
                    <w:p w:rsidR="00ED32F6" w:rsidRDefault="0020056E" w:rsidP="0020056E">
                      <w:pPr>
                        <w:tabs>
                          <w:tab w:val="left" w:pos="0"/>
                          <w:tab w:val="left" w:pos="426"/>
                        </w:tabs>
                        <w:jc w:val="both"/>
                        <w:rPr>
                          <w:rFonts w:ascii="Verdana" w:hAnsi="Verdana"/>
                          <w:sz w:val="18"/>
                          <w:szCs w:val="18"/>
                          <w:u w:val="single"/>
                        </w:rPr>
                      </w:pPr>
                      <w:r w:rsidRPr="0020056E">
                        <w:rPr>
                          <w:rFonts w:ascii="Verdana" w:hAnsi="Verdana"/>
                          <w:sz w:val="18"/>
                          <w:szCs w:val="18"/>
                          <w:u w:val="single"/>
                        </w:rPr>
                        <w:t>_____________________________________________________________________________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  <w:u w:val="single"/>
                        </w:rPr>
                        <w:t>________</w:t>
                      </w:r>
                    </w:p>
                    <w:p w:rsidR="0020056E" w:rsidRPr="0020056E" w:rsidRDefault="0020056E" w:rsidP="0020056E">
                      <w:pPr>
                        <w:tabs>
                          <w:tab w:val="left" w:pos="0"/>
                          <w:tab w:val="left" w:pos="426"/>
                        </w:tabs>
                        <w:jc w:val="both"/>
                        <w:rPr>
                          <w:rFonts w:ascii="Verdana" w:hAnsi="Verdana"/>
                          <w:sz w:val="18"/>
                          <w:szCs w:val="18"/>
                          <w:u w:val="single"/>
                        </w:rPr>
                      </w:pPr>
                    </w:p>
                    <w:p w:rsidR="0020056E" w:rsidRPr="0020056E" w:rsidRDefault="0020056E" w:rsidP="0020056E">
                      <w:pPr>
                        <w:tabs>
                          <w:tab w:val="left" w:pos="0"/>
                          <w:tab w:val="left" w:pos="426"/>
                        </w:tabs>
                        <w:jc w:val="both"/>
                        <w:rPr>
                          <w:rFonts w:ascii="Verdana" w:hAnsi="Verdana"/>
                          <w:sz w:val="18"/>
                          <w:szCs w:val="18"/>
                          <w:u w:val="single"/>
                        </w:rPr>
                      </w:pPr>
                    </w:p>
                    <w:p w:rsidR="003F106A" w:rsidRPr="00362DAA" w:rsidRDefault="003F106A" w:rsidP="003F106A">
                      <w:pPr>
                        <w:spacing w:line="360" w:lineRule="auto"/>
                        <w:jc w:val="both"/>
                        <w:rPr>
                          <w:rFonts w:ascii="Verdana" w:hAnsi="Verdana" w:cs="Arial"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 w:cs="Arial"/>
                          <w:sz w:val="18"/>
                          <w:szCs w:val="18"/>
                        </w:rPr>
                        <w:t>A</w:t>
                      </w:r>
                      <w:r w:rsidRPr="00362DAA">
                        <w:rPr>
                          <w:rFonts w:ascii="Verdana" w:hAnsi="Verdana" w:cs="Arial"/>
                          <w:sz w:val="18"/>
                          <w:szCs w:val="18"/>
                        </w:rPr>
                        <w:t>present</w:t>
                      </w:r>
                      <w:r>
                        <w:rPr>
                          <w:rFonts w:ascii="Verdana" w:hAnsi="Verdana" w:cs="Arial"/>
                          <w:sz w:val="18"/>
                          <w:szCs w:val="18"/>
                        </w:rPr>
                        <w:t>ar</w:t>
                      </w:r>
                      <w:r w:rsidRPr="00362DAA">
                        <w:rPr>
                          <w:rFonts w:ascii="Verdana" w:hAnsi="Verdana" w:cs="Arial"/>
                          <w:sz w:val="18"/>
                          <w:szCs w:val="18"/>
                        </w:rPr>
                        <w:t xml:space="preserve"> elementos instrutórios</w:t>
                      </w:r>
                      <w:r>
                        <w:rPr>
                          <w:rFonts w:ascii="Verdana" w:hAnsi="Verdana" w:cs="Arial"/>
                          <w:sz w:val="18"/>
                          <w:szCs w:val="18"/>
                        </w:rPr>
                        <w:t xml:space="preserve"> do ANEXO II</w:t>
                      </w:r>
                    </w:p>
                    <w:p w:rsidR="00ED32F6" w:rsidRDefault="00ED32F6" w:rsidP="00ED32F6">
                      <w:pPr>
                        <w:ind w:left="-142" w:right="-318"/>
                      </w:pPr>
                    </w:p>
                    <w:p w:rsidR="00ED32F6" w:rsidRPr="001628CC" w:rsidRDefault="00ED32F6" w:rsidP="00ED32F6">
                      <w:pPr>
                        <w:pStyle w:val="PargrafodaLista"/>
                        <w:tabs>
                          <w:tab w:val="left" w:pos="0"/>
                          <w:tab w:val="left" w:pos="426"/>
                        </w:tabs>
                        <w:ind w:left="284" w:hanging="284"/>
                        <w:jc w:val="both"/>
                        <w:rPr>
                          <w:rFonts w:ascii="Verdana" w:hAnsi="Verdana"/>
                          <w:b/>
                          <w:sz w:val="18"/>
                          <w:szCs w:val="18"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76BB0" w:rsidRPr="00976BB0" w:rsidRDefault="00976BB0" w:rsidP="00976BB0">
      <w:pPr>
        <w:rPr>
          <w:rFonts w:ascii="Verdana" w:hAnsi="Verdana" w:cs="Arial"/>
          <w:sz w:val="16"/>
          <w:szCs w:val="16"/>
        </w:rPr>
      </w:pPr>
    </w:p>
    <w:p w:rsidR="00976BB0" w:rsidRPr="00976BB0" w:rsidRDefault="00976BB0" w:rsidP="00976BB0">
      <w:pPr>
        <w:rPr>
          <w:rFonts w:ascii="Verdana" w:hAnsi="Verdana" w:cs="Arial"/>
          <w:sz w:val="16"/>
          <w:szCs w:val="16"/>
        </w:rPr>
      </w:pPr>
    </w:p>
    <w:p w:rsidR="00976BB0" w:rsidRPr="00976BB0" w:rsidRDefault="00976BB0" w:rsidP="00976BB0">
      <w:pPr>
        <w:rPr>
          <w:rFonts w:ascii="Verdana" w:hAnsi="Verdana" w:cs="Arial"/>
          <w:sz w:val="16"/>
          <w:szCs w:val="16"/>
        </w:rPr>
      </w:pPr>
    </w:p>
    <w:p w:rsidR="00976BB0" w:rsidRPr="00976BB0" w:rsidRDefault="00976BB0" w:rsidP="00976BB0">
      <w:pPr>
        <w:rPr>
          <w:rFonts w:ascii="Verdana" w:hAnsi="Verdana" w:cs="Arial"/>
          <w:sz w:val="16"/>
          <w:szCs w:val="16"/>
        </w:rPr>
      </w:pPr>
    </w:p>
    <w:p w:rsidR="00976BB0" w:rsidRPr="00976BB0" w:rsidRDefault="00976BB0" w:rsidP="00976BB0">
      <w:pPr>
        <w:rPr>
          <w:rFonts w:ascii="Verdana" w:hAnsi="Verdana" w:cs="Arial"/>
          <w:sz w:val="16"/>
          <w:szCs w:val="16"/>
        </w:rPr>
      </w:pPr>
    </w:p>
    <w:p w:rsidR="00976BB0" w:rsidRPr="00976BB0" w:rsidRDefault="00976BB0" w:rsidP="00976BB0">
      <w:pPr>
        <w:rPr>
          <w:rFonts w:ascii="Verdana" w:hAnsi="Verdana" w:cs="Arial"/>
          <w:sz w:val="16"/>
          <w:szCs w:val="16"/>
        </w:rPr>
      </w:pPr>
    </w:p>
    <w:p w:rsidR="00976BB0" w:rsidRPr="00976BB0" w:rsidRDefault="00976BB0" w:rsidP="00976BB0">
      <w:pPr>
        <w:rPr>
          <w:rFonts w:ascii="Verdana" w:hAnsi="Verdana" w:cs="Arial"/>
          <w:sz w:val="16"/>
          <w:szCs w:val="16"/>
        </w:rPr>
      </w:pPr>
    </w:p>
    <w:p w:rsidR="00976BB0" w:rsidRPr="00976BB0" w:rsidRDefault="00976BB0" w:rsidP="00976BB0">
      <w:pPr>
        <w:rPr>
          <w:rFonts w:ascii="Verdana" w:hAnsi="Verdana" w:cs="Arial"/>
          <w:sz w:val="16"/>
          <w:szCs w:val="16"/>
        </w:rPr>
      </w:pPr>
    </w:p>
    <w:p w:rsidR="00976BB0" w:rsidRPr="00976BB0" w:rsidRDefault="00976BB0" w:rsidP="00976BB0">
      <w:pPr>
        <w:rPr>
          <w:rFonts w:ascii="Verdana" w:hAnsi="Verdana" w:cs="Arial"/>
          <w:sz w:val="16"/>
          <w:szCs w:val="16"/>
        </w:rPr>
      </w:pPr>
    </w:p>
    <w:p w:rsidR="00976BB0" w:rsidRPr="00976BB0" w:rsidRDefault="00976BB0" w:rsidP="00976BB0">
      <w:pPr>
        <w:rPr>
          <w:rFonts w:ascii="Verdana" w:hAnsi="Verdana" w:cs="Arial"/>
          <w:sz w:val="16"/>
          <w:szCs w:val="16"/>
        </w:rPr>
      </w:pPr>
    </w:p>
    <w:p w:rsidR="00976BB0" w:rsidRPr="00976BB0" w:rsidRDefault="00976BB0" w:rsidP="00976BB0">
      <w:pPr>
        <w:rPr>
          <w:rFonts w:ascii="Verdana" w:hAnsi="Verdana" w:cs="Arial"/>
          <w:sz w:val="16"/>
          <w:szCs w:val="16"/>
        </w:rPr>
      </w:pPr>
    </w:p>
    <w:p w:rsidR="00976BB0" w:rsidRPr="00976BB0" w:rsidRDefault="00976BB0" w:rsidP="00976BB0">
      <w:pPr>
        <w:rPr>
          <w:rFonts w:ascii="Verdana" w:hAnsi="Verdana" w:cs="Arial"/>
          <w:sz w:val="16"/>
          <w:szCs w:val="16"/>
        </w:rPr>
      </w:pPr>
    </w:p>
    <w:p w:rsidR="00976BB0" w:rsidRPr="00976BB0" w:rsidRDefault="00976BB0" w:rsidP="00976BB0">
      <w:pPr>
        <w:rPr>
          <w:rFonts w:ascii="Verdana" w:hAnsi="Verdana" w:cs="Arial"/>
          <w:sz w:val="16"/>
          <w:szCs w:val="16"/>
        </w:rPr>
      </w:pPr>
    </w:p>
    <w:p w:rsidR="00976BB0" w:rsidRPr="00976BB0" w:rsidRDefault="00976BB0" w:rsidP="00976BB0">
      <w:pPr>
        <w:rPr>
          <w:rFonts w:ascii="Verdana" w:hAnsi="Verdana" w:cs="Arial"/>
          <w:sz w:val="16"/>
          <w:szCs w:val="16"/>
        </w:rPr>
      </w:pPr>
    </w:p>
    <w:p w:rsidR="00976BB0" w:rsidRPr="00976BB0" w:rsidRDefault="00976BB0" w:rsidP="00976BB0">
      <w:pPr>
        <w:rPr>
          <w:rFonts w:ascii="Verdana" w:hAnsi="Verdana" w:cs="Arial"/>
          <w:sz w:val="16"/>
          <w:szCs w:val="16"/>
        </w:rPr>
      </w:pPr>
    </w:p>
    <w:p w:rsidR="00976BB0" w:rsidRPr="00976BB0" w:rsidRDefault="00976BB0" w:rsidP="00976BB0">
      <w:pPr>
        <w:rPr>
          <w:rFonts w:ascii="Verdana" w:hAnsi="Verdana" w:cs="Arial"/>
          <w:sz w:val="16"/>
          <w:szCs w:val="16"/>
        </w:rPr>
      </w:pPr>
    </w:p>
    <w:p w:rsidR="00976BB0" w:rsidRPr="00976BB0" w:rsidRDefault="00976BB0" w:rsidP="00976BB0">
      <w:pPr>
        <w:rPr>
          <w:rFonts w:ascii="Verdana" w:hAnsi="Verdana" w:cs="Arial"/>
          <w:sz w:val="16"/>
          <w:szCs w:val="16"/>
        </w:rPr>
      </w:pPr>
    </w:p>
    <w:p w:rsidR="00976BB0" w:rsidRPr="00976BB0" w:rsidRDefault="00976BB0" w:rsidP="00976BB0">
      <w:pPr>
        <w:rPr>
          <w:rFonts w:ascii="Verdana" w:hAnsi="Verdana" w:cs="Arial"/>
          <w:sz w:val="16"/>
          <w:szCs w:val="16"/>
        </w:rPr>
      </w:pPr>
    </w:p>
    <w:p w:rsidR="00ED32F6" w:rsidRDefault="00ED32F6" w:rsidP="00976BB0">
      <w:pPr>
        <w:ind w:firstLine="708"/>
        <w:rPr>
          <w:rFonts w:ascii="Verdana" w:hAnsi="Verdana" w:cs="Arial"/>
          <w:sz w:val="16"/>
          <w:szCs w:val="16"/>
        </w:rPr>
      </w:pPr>
    </w:p>
    <w:p w:rsidR="00ED32F6" w:rsidRDefault="00ED32F6">
      <w:pPr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br w:type="page"/>
      </w:r>
    </w:p>
    <w:p w:rsidR="009209F4" w:rsidRDefault="009209F4" w:rsidP="00976BB0">
      <w:pPr>
        <w:ind w:firstLine="708"/>
        <w:rPr>
          <w:rFonts w:ascii="Verdana" w:hAnsi="Verdana" w:cs="Arial"/>
          <w:sz w:val="16"/>
          <w:szCs w:val="16"/>
        </w:rPr>
      </w:pPr>
    </w:p>
    <w:p w:rsidR="00ED32F6" w:rsidRDefault="00ED32F6" w:rsidP="00976BB0">
      <w:pPr>
        <w:ind w:firstLine="708"/>
        <w:rPr>
          <w:rFonts w:ascii="Verdana" w:hAnsi="Verdana" w:cs="Arial"/>
          <w:sz w:val="16"/>
          <w:szCs w:val="16"/>
        </w:rPr>
      </w:pPr>
    </w:p>
    <w:p w:rsidR="00ED32F6" w:rsidRDefault="00ED32F6" w:rsidP="00976BB0">
      <w:pPr>
        <w:ind w:firstLine="708"/>
        <w:rPr>
          <w:rFonts w:ascii="Verdana" w:hAnsi="Verdana" w:cs="Arial"/>
          <w:sz w:val="16"/>
          <w:szCs w:val="16"/>
        </w:rPr>
      </w:pPr>
    </w:p>
    <w:p w:rsidR="00CB79A0" w:rsidRDefault="00C03A81" w:rsidP="00CB79A0">
      <w:pPr>
        <w:pStyle w:val="Avanodecorpodetexto"/>
        <w:tabs>
          <w:tab w:val="left" w:pos="426"/>
        </w:tabs>
        <w:spacing w:after="60" w:line="360" w:lineRule="auto"/>
        <w:ind w:left="360" w:right="-1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>Declara</w:t>
      </w:r>
      <w:r w:rsidR="00CB79A0" w:rsidRPr="00362DAA">
        <w:rPr>
          <w:rFonts w:ascii="Verdana" w:hAnsi="Verdana" w:cs="Arial"/>
        </w:rPr>
        <w:t>, ter conhecimento</w:t>
      </w:r>
      <w:r w:rsidR="00CB79A0">
        <w:rPr>
          <w:rFonts w:ascii="Verdana" w:hAnsi="Verdana" w:cs="Arial"/>
        </w:rPr>
        <w:t xml:space="preserve"> do disposto no artigo 16</w:t>
      </w:r>
      <w:r w:rsidR="00CB79A0" w:rsidRPr="00362DAA">
        <w:rPr>
          <w:rFonts w:ascii="Verdana" w:hAnsi="Verdana" w:cs="Arial"/>
        </w:rPr>
        <w:t xml:space="preserve">.º do </w:t>
      </w:r>
      <w:r w:rsidR="00CB79A0">
        <w:rPr>
          <w:rFonts w:ascii="Verdana" w:hAnsi="Verdana" w:cs="Arial"/>
        </w:rPr>
        <w:t>Regulamento do Fundo Municipal de Emergência Social</w:t>
      </w:r>
      <w:r w:rsidR="00F8402A">
        <w:rPr>
          <w:rFonts w:ascii="Verdana" w:hAnsi="Verdana" w:cs="Arial"/>
        </w:rPr>
        <w:t>, nomeadamente</w:t>
      </w:r>
      <w:r w:rsidR="00CB79A0" w:rsidRPr="00362DAA">
        <w:rPr>
          <w:rFonts w:ascii="Verdana" w:hAnsi="Verdana" w:cs="Arial"/>
        </w:rPr>
        <w:t xml:space="preserve"> da obrigatoriedade de informar o Presidente da Câmara Municipal sempre que se verifiquem alterações das condições económicas do seu agregado fa</w:t>
      </w:r>
      <w:r w:rsidR="00F8402A">
        <w:rPr>
          <w:rFonts w:ascii="Verdana" w:hAnsi="Verdana" w:cs="Arial"/>
        </w:rPr>
        <w:t>miliar, alteração de residência e</w:t>
      </w:r>
      <w:r w:rsidR="00CB79A0" w:rsidRPr="00362DAA">
        <w:rPr>
          <w:rFonts w:ascii="Verdana" w:hAnsi="Verdana" w:cs="Arial"/>
        </w:rPr>
        <w:t xml:space="preserve"> sempre que se verifique qualquer situação anómala</w:t>
      </w:r>
      <w:r w:rsidR="00CB79A0">
        <w:rPr>
          <w:rFonts w:ascii="Verdana" w:hAnsi="Verdana" w:cs="Arial"/>
        </w:rPr>
        <w:t>;</w:t>
      </w:r>
    </w:p>
    <w:p w:rsidR="00CB79A0" w:rsidRDefault="00CB79A0" w:rsidP="00CB79A0">
      <w:pPr>
        <w:pStyle w:val="Avanodecorpodetexto"/>
        <w:tabs>
          <w:tab w:val="left" w:pos="426"/>
        </w:tabs>
        <w:spacing w:after="60" w:line="360" w:lineRule="auto"/>
        <w:ind w:left="360" w:right="-1"/>
        <w:jc w:val="both"/>
        <w:rPr>
          <w:rFonts w:ascii="Verdana" w:hAnsi="Verdana" w:cs="Arial"/>
        </w:rPr>
      </w:pPr>
    </w:p>
    <w:p w:rsidR="00CB79A0" w:rsidRPr="00362DAA" w:rsidRDefault="00CB79A0" w:rsidP="00CB79A0">
      <w:pPr>
        <w:spacing w:after="10" w:line="360" w:lineRule="auto"/>
        <w:ind w:left="360"/>
        <w:jc w:val="both"/>
        <w:rPr>
          <w:rFonts w:ascii="Verdana" w:hAnsi="Verdana" w:cs="Arial"/>
        </w:rPr>
      </w:pPr>
      <w:r w:rsidRPr="00362DAA">
        <w:rPr>
          <w:rFonts w:ascii="Verdana" w:hAnsi="Verdana" w:cs="Arial"/>
          <w:bCs/>
        </w:rPr>
        <w:t xml:space="preserve">Declara também que autoriza os serviços da Divisão de Desenvolvimento Social </w:t>
      </w:r>
      <w:r w:rsidR="00B810C8">
        <w:rPr>
          <w:rFonts w:ascii="Verdana" w:hAnsi="Verdana" w:cs="Arial"/>
          <w:bCs/>
        </w:rPr>
        <w:t xml:space="preserve">da Câmara Municipal </w:t>
      </w:r>
      <w:r w:rsidRPr="00362DAA">
        <w:rPr>
          <w:rFonts w:ascii="Verdana" w:hAnsi="Verdana" w:cs="Arial"/>
          <w:bCs/>
        </w:rPr>
        <w:t xml:space="preserve">a </w:t>
      </w:r>
      <w:r w:rsidR="00C03A81" w:rsidRPr="00362DAA">
        <w:rPr>
          <w:rFonts w:ascii="Verdana" w:hAnsi="Verdana" w:cs="Arial"/>
          <w:bCs/>
        </w:rPr>
        <w:t>recolher informação</w:t>
      </w:r>
      <w:r w:rsidR="00C03A81">
        <w:rPr>
          <w:rFonts w:ascii="Verdana" w:hAnsi="Verdana" w:cs="Arial"/>
          <w:bCs/>
        </w:rPr>
        <w:t xml:space="preserve"> relevante à análise do processo, junto das entidades parceiras mencionadas no n.º 4 do artigo 1.º do Regulamento Municipal.</w:t>
      </w:r>
    </w:p>
    <w:p w:rsidR="00CB79A0" w:rsidRPr="00362DAA" w:rsidRDefault="00CB79A0" w:rsidP="00CB79A0">
      <w:pPr>
        <w:pStyle w:val="Avanodecorpodetexto2"/>
        <w:rPr>
          <w:rFonts w:ascii="Verdana" w:hAnsi="Verdana" w:cs="Arial"/>
          <w:caps/>
        </w:rPr>
      </w:pPr>
    </w:p>
    <w:p w:rsidR="00CB79A0" w:rsidRDefault="00CB79A0" w:rsidP="00CB79A0">
      <w:pPr>
        <w:pStyle w:val="Avanodecorpodetexto2"/>
        <w:ind w:left="283" w:firstLine="0"/>
        <w:rPr>
          <w:rFonts w:ascii="Verdana" w:hAnsi="Verdana" w:cs="Arial"/>
        </w:rPr>
      </w:pPr>
    </w:p>
    <w:p w:rsidR="00CB79A0" w:rsidRPr="00362DAA" w:rsidRDefault="00CB79A0" w:rsidP="00CB79A0">
      <w:pPr>
        <w:pStyle w:val="Avanodecorpodetexto2"/>
        <w:ind w:left="283" w:firstLine="0"/>
        <w:rPr>
          <w:rFonts w:ascii="Verdana" w:hAnsi="Verdana" w:cs="Arial"/>
        </w:rPr>
      </w:pPr>
      <w:r w:rsidRPr="00362DAA">
        <w:rPr>
          <w:rFonts w:ascii="Verdana" w:hAnsi="Verdana" w:cs="Arial"/>
        </w:rPr>
        <w:t xml:space="preserve">Leiria, _____ de ______________ </w:t>
      </w:r>
      <w:proofErr w:type="spellStart"/>
      <w:r w:rsidRPr="00362DAA">
        <w:rPr>
          <w:rFonts w:ascii="Verdana" w:hAnsi="Verdana" w:cs="Arial"/>
        </w:rPr>
        <w:t>de</w:t>
      </w:r>
      <w:proofErr w:type="spellEnd"/>
      <w:r w:rsidRPr="00362DA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20</w:t>
      </w:r>
    </w:p>
    <w:p w:rsidR="00CB79A0" w:rsidRPr="00362DAA" w:rsidRDefault="00CB79A0" w:rsidP="00CB79A0">
      <w:pPr>
        <w:pStyle w:val="Avanodecorpodetexto2"/>
        <w:ind w:firstLine="0"/>
        <w:rPr>
          <w:rFonts w:ascii="Verdana" w:hAnsi="Verdana" w:cs="Arial"/>
        </w:rPr>
      </w:pPr>
    </w:p>
    <w:p w:rsidR="00CB79A0" w:rsidRPr="00362DAA" w:rsidRDefault="00CB79A0" w:rsidP="00CB79A0">
      <w:pPr>
        <w:pStyle w:val="Avanodecorpodetexto2"/>
        <w:ind w:left="283" w:firstLine="0"/>
        <w:rPr>
          <w:rFonts w:ascii="Verdana" w:hAnsi="Verdana" w:cs="Arial"/>
        </w:rPr>
      </w:pPr>
      <w:r w:rsidRPr="00362DAA">
        <w:rPr>
          <w:rFonts w:ascii="Verdana" w:hAnsi="Verdana" w:cs="Arial"/>
        </w:rPr>
        <w:t>O/A Candidato/a</w:t>
      </w:r>
    </w:p>
    <w:p w:rsidR="00CB79A0" w:rsidRPr="00362DAA" w:rsidRDefault="00CB79A0" w:rsidP="00CB79A0">
      <w:pPr>
        <w:pStyle w:val="Avanodecorpodetexto2"/>
        <w:ind w:firstLine="0"/>
        <w:rPr>
          <w:rFonts w:ascii="Verdana" w:hAnsi="Verdana" w:cs="Arial"/>
        </w:rPr>
      </w:pPr>
    </w:p>
    <w:p w:rsidR="00CB79A0" w:rsidRPr="00362DAA" w:rsidRDefault="00CB79A0" w:rsidP="00CB79A0">
      <w:pPr>
        <w:pStyle w:val="Avanodecorpodetexto2"/>
        <w:ind w:left="283" w:firstLine="0"/>
        <w:rPr>
          <w:rFonts w:ascii="Verdana" w:hAnsi="Verdana" w:cs="Arial"/>
        </w:rPr>
      </w:pPr>
      <w:r w:rsidRPr="00362DAA">
        <w:rPr>
          <w:rFonts w:ascii="Verdana" w:hAnsi="Verdana" w:cs="Arial"/>
        </w:rPr>
        <w:t>____________________________________</w:t>
      </w:r>
    </w:p>
    <w:p w:rsidR="00CB79A0" w:rsidRPr="00362DAA" w:rsidRDefault="00CB79A0" w:rsidP="00CB79A0">
      <w:pPr>
        <w:pStyle w:val="Avanodecorpodetexto2"/>
        <w:ind w:left="270" w:firstLine="0"/>
        <w:rPr>
          <w:rFonts w:ascii="Verdana" w:hAnsi="Verdana" w:cs="Arial"/>
        </w:rPr>
      </w:pPr>
    </w:p>
    <w:p w:rsidR="00CB79A0" w:rsidRPr="00362DAA" w:rsidRDefault="00CB79A0" w:rsidP="00CB79A0">
      <w:pPr>
        <w:pStyle w:val="Avanodecorpodetexto2"/>
        <w:rPr>
          <w:rFonts w:ascii="Verdana" w:hAnsi="Verdana" w:cs="Arial"/>
        </w:rPr>
      </w:pPr>
    </w:p>
    <w:p w:rsidR="00ED32F6" w:rsidRDefault="00ED32F6" w:rsidP="00976BB0">
      <w:pPr>
        <w:ind w:firstLine="708"/>
        <w:rPr>
          <w:rFonts w:ascii="Verdana" w:hAnsi="Verdana" w:cs="Arial"/>
          <w:sz w:val="16"/>
          <w:szCs w:val="16"/>
        </w:rPr>
      </w:pPr>
    </w:p>
    <w:p w:rsidR="00DD4BF9" w:rsidRDefault="00DD4BF9" w:rsidP="00976BB0">
      <w:pPr>
        <w:ind w:firstLine="708"/>
        <w:rPr>
          <w:rFonts w:ascii="Verdana" w:hAnsi="Verdana" w:cs="Arial"/>
          <w:sz w:val="16"/>
          <w:szCs w:val="16"/>
        </w:rPr>
      </w:pPr>
    </w:p>
    <w:p w:rsidR="00DD4BF9" w:rsidRDefault="00DD4BF9" w:rsidP="00976BB0">
      <w:pPr>
        <w:ind w:firstLine="708"/>
        <w:rPr>
          <w:rFonts w:ascii="Verdana" w:hAnsi="Verdana" w:cs="Arial"/>
          <w:sz w:val="16"/>
          <w:szCs w:val="16"/>
        </w:rPr>
      </w:pPr>
    </w:p>
    <w:p w:rsidR="00DD4BF9" w:rsidRDefault="00DD4BF9" w:rsidP="00976BB0">
      <w:pPr>
        <w:ind w:firstLine="708"/>
        <w:rPr>
          <w:rFonts w:ascii="Verdana" w:hAnsi="Verdana" w:cs="Arial"/>
          <w:sz w:val="16"/>
          <w:szCs w:val="16"/>
        </w:rPr>
      </w:pPr>
    </w:p>
    <w:p w:rsidR="00DD4BF9" w:rsidRDefault="00DD4BF9" w:rsidP="00976BB0">
      <w:pPr>
        <w:ind w:firstLine="708"/>
        <w:rPr>
          <w:rFonts w:ascii="Verdana" w:hAnsi="Verdana" w:cs="Arial"/>
          <w:sz w:val="16"/>
          <w:szCs w:val="16"/>
        </w:rPr>
      </w:pPr>
    </w:p>
    <w:p w:rsidR="00DD4BF9" w:rsidRDefault="00DD4BF9" w:rsidP="00976BB0">
      <w:pPr>
        <w:ind w:firstLine="708"/>
        <w:rPr>
          <w:rFonts w:ascii="Verdana" w:hAnsi="Verdana" w:cs="Arial"/>
          <w:sz w:val="16"/>
          <w:szCs w:val="16"/>
        </w:rPr>
      </w:pPr>
    </w:p>
    <w:p w:rsidR="00DD4BF9" w:rsidRDefault="00DD4BF9" w:rsidP="00976BB0">
      <w:pPr>
        <w:ind w:firstLine="708"/>
        <w:rPr>
          <w:rFonts w:ascii="Verdana" w:hAnsi="Verdana" w:cs="Arial"/>
          <w:sz w:val="16"/>
          <w:szCs w:val="16"/>
        </w:rPr>
      </w:pPr>
    </w:p>
    <w:p w:rsidR="00DD4BF9" w:rsidRDefault="00DD4BF9" w:rsidP="00976BB0">
      <w:pPr>
        <w:ind w:firstLine="708"/>
        <w:rPr>
          <w:rFonts w:ascii="Verdana" w:hAnsi="Verdana" w:cs="Arial"/>
          <w:sz w:val="16"/>
          <w:szCs w:val="16"/>
        </w:rPr>
      </w:pPr>
    </w:p>
    <w:p w:rsidR="00DD4BF9" w:rsidRDefault="00DD4BF9" w:rsidP="00976BB0">
      <w:pPr>
        <w:ind w:firstLine="708"/>
        <w:rPr>
          <w:rFonts w:ascii="Verdana" w:hAnsi="Verdana" w:cs="Arial"/>
          <w:sz w:val="16"/>
          <w:szCs w:val="16"/>
        </w:rPr>
      </w:pPr>
    </w:p>
    <w:p w:rsidR="00DD4BF9" w:rsidRDefault="00DD4BF9" w:rsidP="00976BB0">
      <w:pPr>
        <w:ind w:firstLine="708"/>
        <w:rPr>
          <w:rFonts w:ascii="Verdana" w:hAnsi="Verdana" w:cs="Arial"/>
          <w:sz w:val="16"/>
          <w:szCs w:val="16"/>
        </w:rPr>
      </w:pPr>
    </w:p>
    <w:p w:rsidR="00DD4BF9" w:rsidRDefault="00DD4BF9" w:rsidP="00976BB0">
      <w:pPr>
        <w:ind w:firstLine="708"/>
        <w:rPr>
          <w:rFonts w:ascii="Verdana" w:hAnsi="Verdana" w:cs="Arial"/>
          <w:sz w:val="16"/>
          <w:szCs w:val="16"/>
        </w:rPr>
      </w:pPr>
    </w:p>
    <w:p w:rsidR="00DD4BF9" w:rsidRDefault="00DD4BF9" w:rsidP="00976BB0">
      <w:pPr>
        <w:ind w:firstLine="708"/>
        <w:rPr>
          <w:rFonts w:ascii="Verdana" w:hAnsi="Verdana" w:cs="Arial"/>
          <w:sz w:val="16"/>
          <w:szCs w:val="16"/>
        </w:rPr>
      </w:pPr>
    </w:p>
    <w:p w:rsidR="00DD4BF9" w:rsidRDefault="00DD4BF9" w:rsidP="00976BB0">
      <w:pPr>
        <w:ind w:firstLine="708"/>
        <w:rPr>
          <w:rFonts w:ascii="Verdana" w:hAnsi="Verdana" w:cs="Arial"/>
          <w:sz w:val="16"/>
          <w:szCs w:val="16"/>
        </w:rPr>
      </w:pPr>
    </w:p>
    <w:p w:rsidR="00DD4BF9" w:rsidRDefault="00DD4BF9" w:rsidP="00976BB0">
      <w:pPr>
        <w:ind w:firstLine="708"/>
        <w:rPr>
          <w:rFonts w:ascii="Verdana" w:hAnsi="Verdana" w:cs="Arial"/>
          <w:sz w:val="16"/>
          <w:szCs w:val="16"/>
        </w:rPr>
      </w:pPr>
    </w:p>
    <w:p w:rsidR="00DD4BF9" w:rsidRDefault="00DD4BF9" w:rsidP="00976BB0">
      <w:pPr>
        <w:ind w:firstLine="708"/>
        <w:rPr>
          <w:rFonts w:ascii="Verdana" w:hAnsi="Verdana" w:cs="Arial"/>
          <w:sz w:val="16"/>
          <w:szCs w:val="16"/>
        </w:rPr>
      </w:pPr>
    </w:p>
    <w:p w:rsidR="00DD4BF9" w:rsidRDefault="00DD4BF9" w:rsidP="00976BB0">
      <w:pPr>
        <w:ind w:firstLine="708"/>
        <w:rPr>
          <w:rFonts w:ascii="Verdana" w:hAnsi="Verdana" w:cs="Arial"/>
          <w:sz w:val="16"/>
          <w:szCs w:val="16"/>
        </w:rPr>
      </w:pPr>
    </w:p>
    <w:p w:rsidR="00DD4BF9" w:rsidRDefault="00DD4BF9" w:rsidP="00976BB0">
      <w:pPr>
        <w:ind w:firstLine="708"/>
        <w:rPr>
          <w:rFonts w:ascii="Verdana" w:hAnsi="Verdana" w:cs="Arial"/>
          <w:sz w:val="16"/>
          <w:szCs w:val="16"/>
        </w:rPr>
      </w:pPr>
    </w:p>
    <w:p w:rsidR="00DD4BF9" w:rsidRDefault="00DD4BF9" w:rsidP="00976BB0">
      <w:pPr>
        <w:ind w:firstLine="708"/>
        <w:rPr>
          <w:rFonts w:ascii="Verdana" w:hAnsi="Verdana" w:cs="Arial"/>
          <w:sz w:val="16"/>
          <w:szCs w:val="16"/>
        </w:rPr>
      </w:pPr>
    </w:p>
    <w:p w:rsidR="00DD4BF9" w:rsidRDefault="00DD4BF9" w:rsidP="00976BB0">
      <w:pPr>
        <w:ind w:firstLine="708"/>
        <w:rPr>
          <w:rFonts w:ascii="Verdana" w:hAnsi="Verdana" w:cs="Arial"/>
          <w:sz w:val="16"/>
          <w:szCs w:val="16"/>
        </w:rPr>
      </w:pPr>
    </w:p>
    <w:p w:rsidR="00DD4BF9" w:rsidRDefault="00DD4BF9" w:rsidP="00976BB0">
      <w:pPr>
        <w:ind w:firstLine="708"/>
        <w:rPr>
          <w:rFonts w:ascii="Verdana" w:hAnsi="Verdana" w:cs="Arial"/>
          <w:sz w:val="16"/>
          <w:szCs w:val="16"/>
        </w:rPr>
      </w:pPr>
    </w:p>
    <w:p w:rsidR="00DD4BF9" w:rsidRDefault="00DD4BF9" w:rsidP="00976BB0">
      <w:pPr>
        <w:ind w:firstLine="708"/>
        <w:rPr>
          <w:rFonts w:ascii="Verdana" w:hAnsi="Verdana" w:cs="Arial"/>
          <w:sz w:val="16"/>
          <w:szCs w:val="16"/>
        </w:rPr>
      </w:pPr>
    </w:p>
    <w:p w:rsidR="00DD4BF9" w:rsidRDefault="00DD4BF9" w:rsidP="00976BB0">
      <w:pPr>
        <w:ind w:firstLine="708"/>
        <w:rPr>
          <w:rFonts w:ascii="Verdana" w:hAnsi="Verdana" w:cs="Arial"/>
          <w:sz w:val="16"/>
          <w:szCs w:val="16"/>
        </w:rPr>
      </w:pPr>
    </w:p>
    <w:p w:rsidR="00DD4BF9" w:rsidRDefault="00DD4BF9" w:rsidP="00976BB0">
      <w:pPr>
        <w:ind w:firstLine="708"/>
        <w:rPr>
          <w:rFonts w:ascii="Verdana" w:hAnsi="Verdana" w:cs="Arial"/>
          <w:sz w:val="16"/>
          <w:szCs w:val="16"/>
        </w:rPr>
      </w:pPr>
    </w:p>
    <w:p w:rsidR="00DD4BF9" w:rsidRDefault="00DD4BF9" w:rsidP="00976BB0">
      <w:pPr>
        <w:ind w:firstLine="708"/>
        <w:rPr>
          <w:rFonts w:ascii="Verdana" w:hAnsi="Verdana" w:cs="Arial"/>
          <w:sz w:val="16"/>
          <w:szCs w:val="16"/>
        </w:rPr>
      </w:pPr>
    </w:p>
    <w:p w:rsidR="00DD4BF9" w:rsidRDefault="00DD4BF9" w:rsidP="00976BB0">
      <w:pPr>
        <w:ind w:firstLine="708"/>
        <w:rPr>
          <w:rFonts w:ascii="Verdana" w:hAnsi="Verdana" w:cs="Arial"/>
          <w:sz w:val="16"/>
          <w:szCs w:val="16"/>
        </w:rPr>
      </w:pPr>
    </w:p>
    <w:p w:rsidR="00DD4BF9" w:rsidRDefault="00DD4BF9" w:rsidP="00976BB0">
      <w:pPr>
        <w:ind w:firstLine="708"/>
        <w:rPr>
          <w:rFonts w:ascii="Verdana" w:hAnsi="Verdana" w:cs="Arial"/>
          <w:sz w:val="16"/>
          <w:szCs w:val="16"/>
        </w:rPr>
      </w:pPr>
    </w:p>
    <w:p w:rsidR="00DD4BF9" w:rsidRDefault="00DD4BF9" w:rsidP="00976BB0">
      <w:pPr>
        <w:ind w:firstLine="708"/>
        <w:rPr>
          <w:rFonts w:ascii="Verdana" w:hAnsi="Verdana" w:cs="Arial"/>
          <w:sz w:val="16"/>
          <w:szCs w:val="16"/>
        </w:rPr>
      </w:pPr>
    </w:p>
    <w:p w:rsidR="00DD4BF9" w:rsidRDefault="00DD4BF9" w:rsidP="00976BB0">
      <w:pPr>
        <w:ind w:firstLine="708"/>
        <w:rPr>
          <w:rFonts w:ascii="Verdana" w:hAnsi="Verdana" w:cs="Arial"/>
          <w:sz w:val="16"/>
          <w:szCs w:val="16"/>
        </w:rPr>
      </w:pPr>
    </w:p>
    <w:p w:rsidR="00DD4BF9" w:rsidRDefault="00DD4BF9" w:rsidP="00976BB0">
      <w:pPr>
        <w:ind w:firstLine="708"/>
        <w:rPr>
          <w:rFonts w:ascii="Verdana" w:hAnsi="Verdana" w:cs="Arial"/>
          <w:sz w:val="16"/>
          <w:szCs w:val="16"/>
        </w:rPr>
      </w:pPr>
    </w:p>
    <w:p w:rsidR="00DD4BF9" w:rsidRDefault="00DD4BF9" w:rsidP="00976BB0">
      <w:pPr>
        <w:ind w:firstLine="708"/>
        <w:rPr>
          <w:rFonts w:ascii="Verdana" w:hAnsi="Verdana" w:cs="Arial"/>
          <w:sz w:val="16"/>
          <w:szCs w:val="16"/>
        </w:rPr>
      </w:pPr>
    </w:p>
    <w:p w:rsidR="00DD4BF9" w:rsidRDefault="00DD4BF9" w:rsidP="00976BB0">
      <w:pPr>
        <w:ind w:firstLine="708"/>
        <w:rPr>
          <w:rFonts w:ascii="Verdana" w:hAnsi="Verdana" w:cs="Arial"/>
          <w:sz w:val="16"/>
          <w:szCs w:val="16"/>
        </w:rPr>
      </w:pPr>
    </w:p>
    <w:p w:rsidR="00DD4BF9" w:rsidRDefault="00DD4BF9" w:rsidP="00976BB0">
      <w:pPr>
        <w:ind w:firstLine="708"/>
        <w:rPr>
          <w:rFonts w:ascii="Verdana" w:hAnsi="Verdana" w:cs="Arial"/>
          <w:sz w:val="16"/>
          <w:szCs w:val="16"/>
        </w:rPr>
      </w:pPr>
    </w:p>
    <w:p w:rsidR="00DD4BF9" w:rsidRDefault="00DD4BF9" w:rsidP="00976BB0">
      <w:pPr>
        <w:ind w:firstLine="708"/>
        <w:rPr>
          <w:rFonts w:ascii="Verdana" w:hAnsi="Verdana" w:cs="Arial"/>
          <w:sz w:val="16"/>
          <w:szCs w:val="16"/>
        </w:rPr>
      </w:pPr>
    </w:p>
    <w:p w:rsidR="00DD4BF9" w:rsidRDefault="00DD4BF9" w:rsidP="00976BB0">
      <w:pPr>
        <w:ind w:firstLine="708"/>
        <w:rPr>
          <w:rFonts w:ascii="Verdana" w:hAnsi="Verdana" w:cs="Arial"/>
          <w:sz w:val="16"/>
          <w:szCs w:val="16"/>
        </w:rPr>
      </w:pPr>
    </w:p>
    <w:p w:rsidR="00DD4BF9" w:rsidRDefault="00DD4BF9" w:rsidP="00976BB0">
      <w:pPr>
        <w:ind w:firstLine="708"/>
        <w:rPr>
          <w:rFonts w:ascii="Verdana" w:hAnsi="Verdana" w:cs="Arial"/>
          <w:sz w:val="16"/>
          <w:szCs w:val="16"/>
        </w:rPr>
      </w:pPr>
    </w:p>
    <w:p w:rsidR="00DD4BF9" w:rsidRDefault="00DD4BF9" w:rsidP="00976BB0">
      <w:pPr>
        <w:ind w:firstLine="708"/>
        <w:rPr>
          <w:rFonts w:ascii="Verdana" w:hAnsi="Verdana" w:cs="Arial"/>
          <w:sz w:val="16"/>
          <w:szCs w:val="16"/>
        </w:rPr>
      </w:pPr>
    </w:p>
    <w:p w:rsidR="00DD4BF9" w:rsidRDefault="00DD4BF9" w:rsidP="00976BB0">
      <w:pPr>
        <w:ind w:firstLine="708"/>
        <w:rPr>
          <w:rFonts w:ascii="Verdana" w:hAnsi="Verdana" w:cs="Arial"/>
          <w:sz w:val="16"/>
          <w:szCs w:val="16"/>
        </w:rPr>
      </w:pPr>
    </w:p>
    <w:p w:rsidR="00DD4BF9" w:rsidRDefault="00DD4BF9" w:rsidP="00976BB0">
      <w:pPr>
        <w:ind w:firstLine="708"/>
        <w:rPr>
          <w:rFonts w:ascii="Verdana" w:hAnsi="Verdana" w:cs="Arial"/>
          <w:sz w:val="16"/>
          <w:szCs w:val="16"/>
        </w:rPr>
      </w:pPr>
    </w:p>
    <w:p w:rsidR="00DD4BF9" w:rsidRDefault="00DD4BF9" w:rsidP="00976BB0">
      <w:pPr>
        <w:ind w:firstLine="708"/>
        <w:rPr>
          <w:rFonts w:ascii="Verdana" w:hAnsi="Verdana" w:cs="Arial"/>
          <w:sz w:val="16"/>
          <w:szCs w:val="16"/>
        </w:rPr>
      </w:pPr>
    </w:p>
    <w:p w:rsidR="00DD4BF9" w:rsidRDefault="00DD4BF9" w:rsidP="00976BB0">
      <w:pPr>
        <w:ind w:firstLine="708"/>
        <w:rPr>
          <w:rFonts w:ascii="Verdana" w:hAnsi="Verdana" w:cs="Arial"/>
          <w:sz w:val="16"/>
          <w:szCs w:val="16"/>
        </w:rPr>
      </w:pPr>
    </w:p>
    <w:p w:rsidR="00DD4BF9" w:rsidRDefault="00DD4BF9" w:rsidP="00976BB0">
      <w:pPr>
        <w:ind w:firstLine="708"/>
        <w:rPr>
          <w:rFonts w:ascii="Verdana" w:hAnsi="Verdana" w:cs="Arial"/>
          <w:sz w:val="16"/>
          <w:szCs w:val="16"/>
        </w:rPr>
      </w:pPr>
    </w:p>
    <w:p w:rsidR="00DD4BF9" w:rsidRDefault="00DD4BF9" w:rsidP="00976BB0">
      <w:pPr>
        <w:ind w:firstLine="708"/>
        <w:rPr>
          <w:rFonts w:ascii="Verdana" w:hAnsi="Verdana" w:cs="Arial"/>
          <w:sz w:val="16"/>
          <w:szCs w:val="16"/>
        </w:rPr>
      </w:pPr>
    </w:p>
    <w:p w:rsidR="00DD4BF9" w:rsidRDefault="00DD4BF9" w:rsidP="00DD4BF9">
      <w:pPr>
        <w:pStyle w:val="Cabealho6"/>
        <w:jc w:val="center"/>
        <w:rPr>
          <w:rFonts w:ascii="Verdana" w:hAnsi="Verdana"/>
          <w:sz w:val="18"/>
          <w:szCs w:val="18"/>
        </w:rPr>
      </w:pPr>
      <w:r w:rsidRPr="00581651">
        <w:rPr>
          <w:rFonts w:ascii="Verdana" w:hAnsi="Verdana"/>
          <w:sz w:val="18"/>
          <w:szCs w:val="18"/>
        </w:rPr>
        <w:t>Candidatura ao Fundo Municipal de Emergência Social</w:t>
      </w:r>
      <w:r>
        <w:rPr>
          <w:rFonts w:ascii="Verdana" w:hAnsi="Verdana"/>
          <w:sz w:val="18"/>
          <w:szCs w:val="18"/>
        </w:rPr>
        <w:t xml:space="preserve"> – ANEXO I</w:t>
      </w:r>
    </w:p>
    <w:p w:rsidR="00DD4BF9" w:rsidRPr="00F34ADB" w:rsidRDefault="00DD4BF9" w:rsidP="00DD4BF9">
      <w:pPr>
        <w:jc w:val="center"/>
        <w:rPr>
          <w:b/>
        </w:rPr>
      </w:pPr>
      <w:r w:rsidRPr="00F34ADB">
        <w:rPr>
          <w:rFonts w:ascii="Verdana" w:hAnsi="Verdana" w:cs="Arial"/>
          <w:b/>
          <w:sz w:val="18"/>
          <w:szCs w:val="18"/>
        </w:rPr>
        <w:t>Elementos Instrutórios</w:t>
      </w:r>
    </w:p>
    <w:p w:rsidR="00DD4BF9" w:rsidRPr="00F34ADB" w:rsidRDefault="00DD4BF9" w:rsidP="00DD4BF9">
      <w:pPr>
        <w:pStyle w:val="SemEspaamento"/>
        <w:jc w:val="center"/>
        <w:rPr>
          <w:rFonts w:ascii="Verdana" w:hAnsi="Verdana"/>
          <w:b/>
          <w:smallCaps/>
          <w:sz w:val="16"/>
          <w:szCs w:val="16"/>
        </w:rPr>
      </w:pPr>
    </w:p>
    <w:p w:rsidR="00DD4BF9" w:rsidRPr="00362DAA" w:rsidRDefault="00DD4BF9" w:rsidP="00DD4BF9">
      <w:pPr>
        <w:pStyle w:val="PargrafodaLista"/>
        <w:widowControl w:val="0"/>
        <w:numPr>
          <w:ilvl w:val="0"/>
          <w:numId w:val="7"/>
        </w:numPr>
        <w:tabs>
          <w:tab w:val="left" w:pos="284"/>
          <w:tab w:val="left" w:pos="2121"/>
        </w:tabs>
        <w:autoSpaceDE w:val="0"/>
        <w:autoSpaceDN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362DAA">
        <w:rPr>
          <w:rFonts w:ascii="Verdana" w:hAnsi="Verdana"/>
          <w:sz w:val="20"/>
          <w:szCs w:val="20"/>
        </w:rPr>
        <w:t>Documentos de identificação de todos os elementos do agregado familiar: cartão de cidadão ou número do bilhete de identidade, número de identificação fiscal (NIF), número de identificação da segurança social (NISS), bem como autorização de residência, no caso de cidadãos</w:t>
      </w:r>
      <w:r w:rsidRPr="00362DAA">
        <w:rPr>
          <w:rFonts w:ascii="Verdana" w:hAnsi="Verdana"/>
          <w:spacing w:val="-21"/>
          <w:sz w:val="20"/>
          <w:szCs w:val="20"/>
        </w:rPr>
        <w:t xml:space="preserve"> </w:t>
      </w:r>
      <w:r w:rsidRPr="00362DAA">
        <w:rPr>
          <w:rFonts w:ascii="Verdana" w:hAnsi="Verdana"/>
          <w:sz w:val="20"/>
          <w:szCs w:val="20"/>
        </w:rPr>
        <w:t>estrangeiros;</w:t>
      </w:r>
    </w:p>
    <w:p w:rsidR="00DD4BF9" w:rsidRPr="00362DAA" w:rsidRDefault="00DD4BF9" w:rsidP="00DD4BF9">
      <w:pPr>
        <w:pStyle w:val="PargrafodaLista"/>
        <w:widowControl w:val="0"/>
        <w:numPr>
          <w:ilvl w:val="0"/>
          <w:numId w:val="7"/>
        </w:numPr>
        <w:tabs>
          <w:tab w:val="left" w:pos="284"/>
          <w:tab w:val="left" w:pos="2121"/>
        </w:tabs>
        <w:autoSpaceDE w:val="0"/>
        <w:autoSpaceDN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362DAA">
        <w:rPr>
          <w:rFonts w:ascii="Verdana" w:hAnsi="Verdana"/>
          <w:sz w:val="20"/>
          <w:szCs w:val="20"/>
        </w:rPr>
        <w:t xml:space="preserve">Declaração de inscrição nos serviços do Instituto de Emprego e Formação Profissional de todos os elementos do agregado familiar, com idade igual ou superior a 18 anos e que estejam em situação de desemprego, à </w:t>
      </w:r>
      <w:proofErr w:type="spellStart"/>
      <w:r w:rsidRPr="00362DAA">
        <w:rPr>
          <w:rFonts w:ascii="Verdana" w:hAnsi="Verdana"/>
          <w:sz w:val="20"/>
          <w:szCs w:val="20"/>
        </w:rPr>
        <w:t>exceção</w:t>
      </w:r>
      <w:proofErr w:type="spellEnd"/>
      <w:r w:rsidRPr="00362DAA">
        <w:rPr>
          <w:rFonts w:ascii="Verdana" w:hAnsi="Verdana"/>
          <w:sz w:val="20"/>
          <w:szCs w:val="20"/>
        </w:rPr>
        <w:t xml:space="preserve"> dos elementos que comprovadamente se encontrem incapacitados para o trabalho, por doença ou</w:t>
      </w:r>
      <w:r w:rsidRPr="00362DAA">
        <w:rPr>
          <w:rFonts w:ascii="Verdana" w:hAnsi="Verdana"/>
          <w:spacing w:val="-6"/>
          <w:sz w:val="20"/>
          <w:szCs w:val="20"/>
        </w:rPr>
        <w:t xml:space="preserve"> </w:t>
      </w:r>
      <w:r w:rsidRPr="00362DAA">
        <w:rPr>
          <w:rFonts w:ascii="Verdana" w:hAnsi="Verdana"/>
          <w:sz w:val="20"/>
          <w:szCs w:val="20"/>
        </w:rPr>
        <w:t>acidente;</w:t>
      </w:r>
    </w:p>
    <w:p w:rsidR="00DD4BF9" w:rsidRPr="00362DAA" w:rsidRDefault="00DD4BF9" w:rsidP="00DD4BF9">
      <w:pPr>
        <w:pStyle w:val="PargrafodaLista"/>
        <w:widowControl w:val="0"/>
        <w:numPr>
          <w:ilvl w:val="0"/>
          <w:numId w:val="7"/>
        </w:numPr>
        <w:tabs>
          <w:tab w:val="left" w:pos="284"/>
          <w:tab w:val="left" w:pos="2121"/>
        </w:tabs>
        <w:autoSpaceDE w:val="0"/>
        <w:autoSpaceDN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362DAA">
        <w:rPr>
          <w:rFonts w:ascii="Verdana" w:hAnsi="Verdana"/>
          <w:sz w:val="20"/>
          <w:szCs w:val="20"/>
        </w:rPr>
        <w:t>Declaração de matrícula e frequência de estabelecimento de ensino dos membros do agregado familiar com idade igual ou superior a 18 anos, que no ano letivo a que respeita a candidatura, se encontrem a</w:t>
      </w:r>
      <w:r w:rsidRPr="00362DAA">
        <w:rPr>
          <w:rFonts w:ascii="Verdana" w:hAnsi="Verdana"/>
          <w:spacing w:val="-4"/>
          <w:sz w:val="20"/>
          <w:szCs w:val="20"/>
        </w:rPr>
        <w:t xml:space="preserve"> </w:t>
      </w:r>
      <w:r w:rsidRPr="00362DAA">
        <w:rPr>
          <w:rFonts w:ascii="Verdana" w:hAnsi="Verdana"/>
          <w:sz w:val="20"/>
          <w:szCs w:val="20"/>
        </w:rPr>
        <w:t>estudar;</w:t>
      </w:r>
    </w:p>
    <w:p w:rsidR="00DD4BF9" w:rsidRPr="00362DAA" w:rsidRDefault="00DD4BF9" w:rsidP="00DD4BF9">
      <w:pPr>
        <w:pStyle w:val="PargrafodaLista"/>
        <w:widowControl w:val="0"/>
        <w:numPr>
          <w:ilvl w:val="0"/>
          <w:numId w:val="7"/>
        </w:numPr>
        <w:tabs>
          <w:tab w:val="left" w:pos="284"/>
          <w:tab w:val="left" w:pos="2121"/>
        </w:tabs>
        <w:autoSpaceDE w:val="0"/>
        <w:autoSpaceDN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362DAA">
        <w:rPr>
          <w:rFonts w:ascii="Verdana" w:hAnsi="Verdana"/>
          <w:sz w:val="20"/>
          <w:szCs w:val="20"/>
        </w:rPr>
        <w:t>Recibos de pensões (velhice, invalidez, sobrevivência, alimentos – incluindo pensões provenientes do estrangeiro), do ano civil em que se candidata, de todos os membros do agregado</w:t>
      </w:r>
      <w:r w:rsidRPr="00362DAA">
        <w:rPr>
          <w:rFonts w:ascii="Verdana" w:hAnsi="Verdana"/>
          <w:spacing w:val="-20"/>
          <w:sz w:val="20"/>
          <w:szCs w:val="20"/>
        </w:rPr>
        <w:t xml:space="preserve"> </w:t>
      </w:r>
      <w:r w:rsidRPr="00362DAA">
        <w:rPr>
          <w:rFonts w:ascii="Verdana" w:hAnsi="Verdana"/>
          <w:sz w:val="20"/>
          <w:szCs w:val="20"/>
        </w:rPr>
        <w:t>familiar;</w:t>
      </w:r>
    </w:p>
    <w:p w:rsidR="00DD4BF9" w:rsidRPr="00362DAA" w:rsidRDefault="00DD4BF9" w:rsidP="00DD4BF9">
      <w:pPr>
        <w:pStyle w:val="PargrafodaLista"/>
        <w:widowControl w:val="0"/>
        <w:numPr>
          <w:ilvl w:val="0"/>
          <w:numId w:val="7"/>
        </w:numPr>
        <w:tabs>
          <w:tab w:val="left" w:pos="284"/>
          <w:tab w:val="left" w:pos="2121"/>
        </w:tabs>
        <w:autoSpaceDE w:val="0"/>
        <w:autoSpaceDN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362DAA">
        <w:rPr>
          <w:rFonts w:ascii="Verdana" w:hAnsi="Verdana"/>
          <w:sz w:val="20"/>
          <w:szCs w:val="20"/>
        </w:rPr>
        <w:t>Documentos comprovativos dos rendimentos auferidos nos últimos três meses, pelos elementos do agregado familiar, que se encontrem a exercer atividade profissional</w:t>
      </w:r>
      <w:r w:rsidRPr="00362DAA">
        <w:rPr>
          <w:rFonts w:ascii="Verdana" w:hAnsi="Verdana"/>
          <w:spacing w:val="-11"/>
          <w:sz w:val="20"/>
          <w:szCs w:val="20"/>
        </w:rPr>
        <w:t xml:space="preserve"> </w:t>
      </w:r>
      <w:r w:rsidRPr="00362DAA">
        <w:rPr>
          <w:rFonts w:ascii="Verdana" w:hAnsi="Verdana"/>
          <w:sz w:val="20"/>
          <w:szCs w:val="20"/>
        </w:rPr>
        <w:t>remunerada;</w:t>
      </w:r>
    </w:p>
    <w:p w:rsidR="00DD4BF9" w:rsidRPr="00362DAA" w:rsidRDefault="00DD4BF9" w:rsidP="00DD4BF9">
      <w:pPr>
        <w:pStyle w:val="PargrafodaLista"/>
        <w:widowControl w:val="0"/>
        <w:numPr>
          <w:ilvl w:val="0"/>
          <w:numId w:val="7"/>
        </w:numPr>
        <w:tabs>
          <w:tab w:val="left" w:pos="284"/>
          <w:tab w:val="left" w:pos="2121"/>
        </w:tabs>
        <w:autoSpaceDE w:val="0"/>
        <w:autoSpaceDN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362DAA">
        <w:rPr>
          <w:rFonts w:ascii="Verdana" w:hAnsi="Verdana"/>
          <w:sz w:val="20"/>
          <w:szCs w:val="20"/>
        </w:rPr>
        <w:t>Declarações emitidas pelo Instituto de Segurança Social, IP, relativas a prestações sociais que usufruam e respetivos</w:t>
      </w:r>
      <w:r w:rsidRPr="00362DAA">
        <w:rPr>
          <w:rFonts w:ascii="Verdana" w:hAnsi="Verdana"/>
          <w:spacing w:val="-5"/>
          <w:sz w:val="20"/>
          <w:szCs w:val="20"/>
        </w:rPr>
        <w:t xml:space="preserve"> </w:t>
      </w:r>
      <w:r w:rsidRPr="00362DAA">
        <w:rPr>
          <w:rFonts w:ascii="Verdana" w:hAnsi="Verdana"/>
          <w:sz w:val="20"/>
          <w:szCs w:val="20"/>
        </w:rPr>
        <w:t>valores;</w:t>
      </w:r>
    </w:p>
    <w:p w:rsidR="00DD4BF9" w:rsidRPr="00362DAA" w:rsidRDefault="00DD4BF9" w:rsidP="00DD4BF9">
      <w:pPr>
        <w:pStyle w:val="PargrafodaLista"/>
        <w:widowControl w:val="0"/>
        <w:numPr>
          <w:ilvl w:val="0"/>
          <w:numId w:val="7"/>
        </w:numPr>
        <w:tabs>
          <w:tab w:val="left" w:pos="284"/>
          <w:tab w:val="left" w:pos="2121"/>
        </w:tabs>
        <w:autoSpaceDE w:val="0"/>
        <w:autoSpaceDN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362DAA">
        <w:rPr>
          <w:rFonts w:ascii="Verdana" w:hAnsi="Verdana"/>
          <w:sz w:val="20"/>
          <w:szCs w:val="20"/>
        </w:rPr>
        <w:t>Comprovativos de bolsas de formação profissional atribuídas por qualquer entidade pública ou privada;</w:t>
      </w:r>
    </w:p>
    <w:p w:rsidR="00DD4BF9" w:rsidRPr="00362DAA" w:rsidRDefault="00DD4BF9" w:rsidP="00DD4BF9">
      <w:pPr>
        <w:pStyle w:val="PargrafodaLista"/>
        <w:widowControl w:val="0"/>
        <w:numPr>
          <w:ilvl w:val="0"/>
          <w:numId w:val="7"/>
        </w:numPr>
        <w:tabs>
          <w:tab w:val="left" w:pos="284"/>
          <w:tab w:val="left" w:pos="2121"/>
        </w:tabs>
        <w:autoSpaceDE w:val="0"/>
        <w:autoSpaceDN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362DAA">
        <w:rPr>
          <w:rFonts w:ascii="Verdana" w:hAnsi="Verdana"/>
          <w:sz w:val="20"/>
          <w:szCs w:val="20"/>
        </w:rPr>
        <w:t>Declaração de Imposto sobre o Rendimento das Pessoas Singulares (IRS) e respetiva nota de liquidação se não tiver legalmente</w:t>
      </w:r>
      <w:r w:rsidRPr="00362DAA">
        <w:rPr>
          <w:rFonts w:ascii="Verdana" w:hAnsi="Verdana"/>
          <w:spacing w:val="4"/>
          <w:sz w:val="20"/>
          <w:szCs w:val="20"/>
        </w:rPr>
        <w:t xml:space="preserve"> </w:t>
      </w:r>
      <w:r w:rsidRPr="00362DAA">
        <w:rPr>
          <w:rFonts w:ascii="Verdana" w:hAnsi="Verdana"/>
          <w:sz w:val="20"/>
          <w:szCs w:val="20"/>
        </w:rPr>
        <w:t>dispensado;</w:t>
      </w:r>
    </w:p>
    <w:p w:rsidR="00DD4BF9" w:rsidRPr="00362DAA" w:rsidRDefault="00DD4BF9" w:rsidP="00DD4BF9">
      <w:pPr>
        <w:pStyle w:val="PargrafodaLista"/>
        <w:widowControl w:val="0"/>
        <w:numPr>
          <w:ilvl w:val="0"/>
          <w:numId w:val="7"/>
        </w:numPr>
        <w:tabs>
          <w:tab w:val="left" w:pos="284"/>
          <w:tab w:val="left" w:pos="2121"/>
        </w:tabs>
        <w:autoSpaceDE w:val="0"/>
        <w:autoSpaceDN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362DAA">
        <w:rPr>
          <w:rFonts w:ascii="Verdana" w:hAnsi="Verdana"/>
          <w:sz w:val="20"/>
          <w:szCs w:val="20"/>
        </w:rPr>
        <w:t>Atestado de residência onde conste a composição do agregado familiar e tempo de residência no concelho de</w:t>
      </w:r>
      <w:r w:rsidRPr="00362DAA">
        <w:rPr>
          <w:rFonts w:ascii="Verdana" w:hAnsi="Verdana"/>
          <w:spacing w:val="-1"/>
          <w:sz w:val="20"/>
          <w:szCs w:val="20"/>
        </w:rPr>
        <w:t xml:space="preserve"> </w:t>
      </w:r>
      <w:r w:rsidRPr="00362DAA">
        <w:rPr>
          <w:rFonts w:ascii="Verdana" w:hAnsi="Verdana"/>
          <w:sz w:val="20"/>
          <w:szCs w:val="20"/>
        </w:rPr>
        <w:t>Leiria;</w:t>
      </w:r>
    </w:p>
    <w:p w:rsidR="00DD4BF9" w:rsidRPr="00362DAA" w:rsidRDefault="00DD4BF9" w:rsidP="00DD4BF9">
      <w:pPr>
        <w:pStyle w:val="PargrafodaLista"/>
        <w:widowControl w:val="0"/>
        <w:numPr>
          <w:ilvl w:val="0"/>
          <w:numId w:val="7"/>
        </w:numPr>
        <w:tabs>
          <w:tab w:val="left" w:pos="284"/>
          <w:tab w:val="left" w:pos="2120"/>
          <w:tab w:val="left" w:pos="2121"/>
        </w:tabs>
        <w:autoSpaceDE w:val="0"/>
        <w:autoSpaceDN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362DAA">
        <w:rPr>
          <w:rFonts w:ascii="Verdana" w:hAnsi="Verdana"/>
          <w:sz w:val="20"/>
          <w:szCs w:val="20"/>
        </w:rPr>
        <w:t>Fotocópia do atestado multiusos, sempre que o requerente ou outro elemento do agregado familiar possua incapacidade e/ou</w:t>
      </w:r>
      <w:r w:rsidRPr="00362DAA">
        <w:rPr>
          <w:rFonts w:ascii="Verdana" w:hAnsi="Verdana"/>
          <w:spacing w:val="-6"/>
          <w:sz w:val="20"/>
          <w:szCs w:val="20"/>
        </w:rPr>
        <w:t xml:space="preserve"> </w:t>
      </w:r>
      <w:r w:rsidRPr="00362DAA">
        <w:rPr>
          <w:rFonts w:ascii="Verdana" w:hAnsi="Verdana"/>
          <w:sz w:val="20"/>
          <w:szCs w:val="20"/>
        </w:rPr>
        <w:t>deficiência;</w:t>
      </w:r>
    </w:p>
    <w:p w:rsidR="00DD4BF9" w:rsidRPr="00362DAA" w:rsidRDefault="00DD4BF9" w:rsidP="00DD4BF9">
      <w:pPr>
        <w:pStyle w:val="PargrafodaLista"/>
        <w:widowControl w:val="0"/>
        <w:numPr>
          <w:ilvl w:val="0"/>
          <w:numId w:val="7"/>
        </w:numPr>
        <w:tabs>
          <w:tab w:val="left" w:pos="284"/>
          <w:tab w:val="left" w:pos="2121"/>
        </w:tabs>
        <w:autoSpaceDE w:val="0"/>
        <w:autoSpaceDN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362DAA">
        <w:rPr>
          <w:rFonts w:ascii="Verdana" w:hAnsi="Verdana"/>
          <w:sz w:val="20"/>
          <w:szCs w:val="20"/>
        </w:rPr>
        <w:t>Declaração comprovativa da regulação das responsabilidades parentais, com indicação do valor da pensão de alimentos</w:t>
      </w:r>
      <w:r w:rsidRPr="00362DAA">
        <w:rPr>
          <w:rFonts w:ascii="Verdana" w:hAnsi="Verdana"/>
          <w:spacing w:val="-3"/>
          <w:sz w:val="20"/>
          <w:szCs w:val="20"/>
        </w:rPr>
        <w:t xml:space="preserve"> </w:t>
      </w:r>
      <w:r w:rsidRPr="00362DAA">
        <w:rPr>
          <w:rFonts w:ascii="Verdana" w:hAnsi="Verdana"/>
          <w:sz w:val="20"/>
          <w:szCs w:val="20"/>
        </w:rPr>
        <w:t>estipulada;</w:t>
      </w:r>
    </w:p>
    <w:p w:rsidR="00DD4BF9" w:rsidRPr="00362DAA" w:rsidRDefault="00DD4BF9" w:rsidP="00DD4BF9">
      <w:pPr>
        <w:pStyle w:val="PargrafodaLista"/>
        <w:widowControl w:val="0"/>
        <w:numPr>
          <w:ilvl w:val="0"/>
          <w:numId w:val="7"/>
        </w:numPr>
        <w:tabs>
          <w:tab w:val="left" w:pos="284"/>
          <w:tab w:val="left" w:pos="2120"/>
          <w:tab w:val="left" w:pos="2121"/>
        </w:tabs>
        <w:autoSpaceDE w:val="0"/>
        <w:autoSpaceDN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362DAA">
        <w:rPr>
          <w:rFonts w:ascii="Verdana" w:hAnsi="Verdana"/>
          <w:sz w:val="20"/>
          <w:szCs w:val="20"/>
        </w:rPr>
        <w:t>Fotocópia dos documentos comprovativos das despesas</w:t>
      </w:r>
      <w:r w:rsidRPr="00362DAA">
        <w:rPr>
          <w:rFonts w:ascii="Verdana" w:hAnsi="Verdana"/>
          <w:spacing w:val="-9"/>
          <w:sz w:val="20"/>
          <w:szCs w:val="20"/>
        </w:rPr>
        <w:t xml:space="preserve"> </w:t>
      </w:r>
      <w:r w:rsidRPr="00362DAA">
        <w:rPr>
          <w:rFonts w:ascii="Verdana" w:hAnsi="Verdana"/>
          <w:sz w:val="20"/>
          <w:szCs w:val="20"/>
        </w:rPr>
        <w:t>dedutíveis;</w:t>
      </w:r>
    </w:p>
    <w:p w:rsidR="00DD4BF9" w:rsidRDefault="00DD4BF9" w:rsidP="00DD4BF9">
      <w:pPr>
        <w:pStyle w:val="PargrafodaLista"/>
        <w:widowControl w:val="0"/>
        <w:numPr>
          <w:ilvl w:val="0"/>
          <w:numId w:val="7"/>
        </w:numPr>
        <w:tabs>
          <w:tab w:val="left" w:pos="284"/>
          <w:tab w:val="left" w:pos="2121"/>
        </w:tabs>
        <w:autoSpaceDE w:val="0"/>
        <w:autoSpaceDN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362DAA">
        <w:rPr>
          <w:rFonts w:ascii="Verdana" w:hAnsi="Verdana"/>
          <w:sz w:val="20"/>
          <w:szCs w:val="20"/>
        </w:rPr>
        <w:t>Apresentação de 3 orçamentos relativos a equipamento e/ou serviço a adquirir, quando</w:t>
      </w:r>
      <w:r w:rsidRPr="00362DAA">
        <w:rPr>
          <w:rFonts w:ascii="Verdana" w:hAnsi="Verdana"/>
          <w:spacing w:val="-20"/>
          <w:sz w:val="20"/>
          <w:szCs w:val="20"/>
        </w:rPr>
        <w:t xml:space="preserve"> </w:t>
      </w:r>
      <w:r w:rsidR="0076208B">
        <w:rPr>
          <w:rFonts w:ascii="Verdana" w:hAnsi="Verdana"/>
          <w:sz w:val="20"/>
          <w:szCs w:val="20"/>
        </w:rPr>
        <w:t>aplicável;</w:t>
      </w:r>
    </w:p>
    <w:p w:rsidR="0076208B" w:rsidRDefault="0076208B" w:rsidP="0076208B">
      <w:pPr>
        <w:widowControl w:val="0"/>
        <w:tabs>
          <w:tab w:val="left" w:pos="284"/>
          <w:tab w:val="left" w:pos="2121"/>
        </w:tabs>
        <w:autoSpaceDE w:val="0"/>
        <w:autoSpaceDN w:val="0"/>
        <w:spacing w:line="360" w:lineRule="auto"/>
        <w:jc w:val="both"/>
        <w:rPr>
          <w:rFonts w:ascii="Verdana" w:hAnsi="Verdana"/>
        </w:rPr>
      </w:pPr>
    </w:p>
    <w:p w:rsidR="0076208B" w:rsidRPr="0076208B" w:rsidRDefault="0076208B" w:rsidP="0076208B">
      <w:pPr>
        <w:widowControl w:val="0"/>
        <w:tabs>
          <w:tab w:val="left" w:pos="284"/>
          <w:tab w:val="left" w:pos="2121"/>
        </w:tabs>
        <w:autoSpaceDE w:val="0"/>
        <w:autoSpaceDN w:val="0"/>
        <w:spacing w:line="360" w:lineRule="auto"/>
        <w:jc w:val="both"/>
        <w:rPr>
          <w:rFonts w:ascii="Verdana" w:hAnsi="Verdana"/>
        </w:rPr>
      </w:pPr>
    </w:p>
    <w:p w:rsidR="0076208B" w:rsidRDefault="0076208B" w:rsidP="00DD4BF9">
      <w:pPr>
        <w:pStyle w:val="PargrafodaLista"/>
        <w:widowControl w:val="0"/>
        <w:numPr>
          <w:ilvl w:val="0"/>
          <w:numId w:val="7"/>
        </w:numPr>
        <w:tabs>
          <w:tab w:val="left" w:pos="284"/>
          <w:tab w:val="left" w:pos="2121"/>
        </w:tabs>
        <w:autoSpaceDE w:val="0"/>
        <w:autoSpaceDN w:val="0"/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Declarações comprovativas em como não beneficia de apoios por parte de outras entidades, relativamente ao apoio a que se candidata.</w:t>
      </w:r>
    </w:p>
    <w:p w:rsidR="00DD4BF9" w:rsidRDefault="00DD4BF9" w:rsidP="00DD4BF9">
      <w:pPr>
        <w:pStyle w:val="PargrafodaLista"/>
        <w:rPr>
          <w:rFonts w:ascii="Verdana" w:hAnsi="Verdana"/>
          <w:sz w:val="20"/>
          <w:szCs w:val="20"/>
        </w:rPr>
      </w:pPr>
    </w:p>
    <w:p w:rsidR="0076208B" w:rsidRPr="0027340E" w:rsidRDefault="0076208B" w:rsidP="00DD4BF9">
      <w:pPr>
        <w:pStyle w:val="PargrafodaLista"/>
        <w:rPr>
          <w:rFonts w:ascii="Verdana" w:hAnsi="Verdana"/>
          <w:sz w:val="20"/>
          <w:szCs w:val="20"/>
        </w:rPr>
      </w:pPr>
    </w:p>
    <w:p w:rsidR="00DD4BF9" w:rsidRDefault="00DD4BF9" w:rsidP="0076208B">
      <w:pPr>
        <w:rPr>
          <w:rFonts w:ascii="Verdana" w:hAnsi="Verdana" w:cs="Arial"/>
          <w:sz w:val="16"/>
          <w:szCs w:val="16"/>
        </w:rPr>
      </w:pPr>
    </w:p>
    <w:p w:rsidR="00DD4BF9" w:rsidRDefault="00DD4BF9" w:rsidP="00DD4BF9">
      <w:pPr>
        <w:pStyle w:val="Cabealho6"/>
        <w:jc w:val="center"/>
        <w:rPr>
          <w:rFonts w:ascii="Verdana" w:hAnsi="Verdana"/>
          <w:sz w:val="18"/>
          <w:szCs w:val="18"/>
        </w:rPr>
      </w:pPr>
      <w:r w:rsidRPr="00581651">
        <w:rPr>
          <w:rFonts w:ascii="Verdana" w:hAnsi="Verdana"/>
          <w:sz w:val="18"/>
          <w:szCs w:val="18"/>
        </w:rPr>
        <w:t>Candidatura ao Fundo Municipal de Emergência Social</w:t>
      </w:r>
      <w:r>
        <w:rPr>
          <w:rFonts w:ascii="Verdana" w:hAnsi="Verdana"/>
          <w:sz w:val="18"/>
          <w:szCs w:val="18"/>
        </w:rPr>
        <w:t xml:space="preserve"> – ANEXO II</w:t>
      </w:r>
    </w:p>
    <w:p w:rsidR="00DD4BF9" w:rsidRDefault="00DD4BF9" w:rsidP="00DD4BF9">
      <w:pPr>
        <w:jc w:val="center"/>
        <w:rPr>
          <w:rFonts w:ascii="Verdana" w:hAnsi="Verdana" w:cs="Arial"/>
          <w:b/>
          <w:sz w:val="18"/>
          <w:szCs w:val="18"/>
        </w:rPr>
      </w:pPr>
      <w:r w:rsidRPr="00F34ADB">
        <w:rPr>
          <w:rFonts w:ascii="Verdana" w:hAnsi="Verdana" w:cs="Arial"/>
          <w:b/>
          <w:sz w:val="18"/>
          <w:szCs w:val="18"/>
        </w:rPr>
        <w:t>Elementos Instrutórios</w:t>
      </w:r>
    </w:p>
    <w:p w:rsidR="0076208B" w:rsidRPr="00F34ADB" w:rsidRDefault="0076208B" w:rsidP="00DD4BF9">
      <w:pPr>
        <w:jc w:val="center"/>
        <w:rPr>
          <w:b/>
        </w:rPr>
      </w:pPr>
    </w:p>
    <w:p w:rsidR="00DD4BF9" w:rsidRDefault="00DD4BF9" w:rsidP="00DD4BF9">
      <w:pPr>
        <w:pStyle w:val="SemEspaamento"/>
        <w:jc w:val="center"/>
        <w:rPr>
          <w:rFonts w:ascii="Verdana" w:hAnsi="Verdana"/>
          <w:b/>
          <w:smallCaps/>
          <w:sz w:val="16"/>
          <w:szCs w:val="16"/>
        </w:rPr>
      </w:pPr>
    </w:p>
    <w:p w:rsidR="00DD4BF9" w:rsidRPr="00F34ADB" w:rsidRDefault="00DD4BF9" w:rsidP="00DD4BF9">
      <w:pPr>
        <w:pStyle w:val="SemEspaamento"/>
        <w:jc w:val="center"/>
        <w:rPr>
          <w:rFonts w:ascii="Verdana" w:hAnsi="Verdana"/>
          <w:b/>
          <w:smallCaps/>
          <w:sz w:val="16"/>
          <w:szCs w:val="16"/>
        </w:rPr>
      </w:pPr>
    </w:p>
    <w:p w:rsidR="00DD4BF9" w:rsidRPr="0076208B" w:rsidRDefault="00DD4BF9" w:rsidP="0076208B">
      <w:pPr>
        <w:pStyle w:val="PargrafodaLista"/>
        <w:widowControl w:val="0"/>
        <w:numPr>
          <w:ilvl w:val="0"/>
          <w:numId w:val="7"/>
        </w:numPr>
        <w:tabs>
          <w:tab w:val="left" w:pos="284"/>
          <w:tab w:val="left" w:pos="2121"/>
        </w:tabs>
        <w:autoSpaceDE w:val="0"/>
        <w:autoSpaceDN w:val="0"/>
        <w:spacing w:after="120" w:line="360" w:lineRule="auto"/>
        <w:ind w:left="360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Núm</w:t>
      </w:r>
      <w:r w:rsidR="0076208B">
        <w:rPr>
          <w:rFonts w:ascii="Verdana" w:hAnsi="Verdana"/>
          <w:sz w:val="20"/>
          <w:szCs w:val="20"/>
        </w:rPr>
        <w:t>ero de identificação fiscal da e</w:t>
      </w:r>
      <w:r>
        <w:rPr>
          <w:rFonts w:ascii="Verdana" w:hAnsi="Verdana"/>
          <w:sz w:val="20"/>
          <w:szCs w:val="20"/>
        </w:rPr>
        <w:t>ntidade;</w:t>
      </w:r>
    </w:p>
    <w:p w:rsidR="00DD4BF9" w:rsidRPr="0076208B" w:rsidRDefault="00DD4BF9" w:rsidP="0076208B">
      <w:pPr>
        <w:pStyle w:val="PargrafodaLista"/>
        <w:widowControl w:val="0"/>
        <w:numPr>
          <w:ilvl w:val="0"/>
          <w:numId w:val="7"/>
        </w:numPr>
        <w:tabs>
          <w:tab w:val="left" w:pos="284"/>
          <w:tab w:val="left" w:pos="2121"/>
        </w:tabs>
        <w:autoSpaceDE w:val="0"/>
        <w:autoSpaceDN w:val="0"/>
        <w:spacing w:after="120" w:line="360" w:lineRule="auto"/>
        <w:ind w:left="360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Documento de identific</w:t>
      </w:r>
      <w:r w:rsidR="0076208B">
        <w:rPr>
          <w:rFonts w:ascii="Verdana" w:hAnsi="Verdana"/>
          <w:sz w:val="20"/>
          <w:szCs w:val="20"/>
        </w:rPr>
        <w:t>ação do representante legal da e</w:t>
      </w:r>
      <w:r>
        <w:rPr>
          <w:rFonts w:ascii="Verdana" w:hAnsi="Verdana"/>
          <w:sz w:val="20"/>
          <w:szCs w:val="20"/>
        </w:rPr>
        <w:t>ntidade</w:t>
      </w:r>
      <w:r w:rsidRPr="00362DAA">
        <w:rPr>
          <w:rFonts w:ascii="Verdana" w:hAnsi="Verdana"/>
          <w:sz w:val="20"/>
          <w:szCs w:val="20"/>
        </w:rPr>
        <w:t>;</w:t>
      </w:r>
    </w:p>
    <w:p w:rsidR="00DD4BF9" w:rsidRPr="0076208B" w:rsidRDefault="00DD4BF9" w:rsidP="0076208B">
      <w:pPr>
        <w:pStyle w:val="PargrafodaLista"/>
        <w:widowControl w:val="0"/>
        <w:numPr>
          <w:ilvl w:val="0"/>
          <w:numId w:val="7"/>
        </w:numPr>
        <w:tabs>
          <w:tab w:val="left" w:pos="284"/>
          <w:tab w:val="left" w:pos="2121"/>
        </w:tabs>
        <w:autoSpaceDE w:val="0"/>
        <w:autoSpaceDN w:val="0"/>
        <w:spacing w:after="120" w:line="360" w:lineRule="auto"/>
        <w:ind w:left="360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Certidões comprovativas da situação contributiva regularizada perante a Autoridade Tributária e a Segurança Social</w:t>
      </w:r>
      <w:r w:rsidRPr="00362DAA">
        <w:rPr>
          <w:rFonts w:ascii="Verdana" w:hAnsi="Verdana"/>
          <w:sz w:val="20"/>
          <w:szCs w:val="20"/>
        </w:rPr>
        <w:t>;</w:t>
      </w:r>
    </w:p>
    <w:p w:rsidR="00DD4BF9" w:rsidRPr="0076208B" w:rsidRDefault="00DD4BF9" w:rsidP="0076208B">
      <w:pPr>
        <w:pStyle w:val="PargrafodaLista"/>
        <w:widowControl w:val="0"/>
        <w:numPr>
          <w:ilvl w:val="0"/>
          <w:numId w:val="7"/>
        </w:numPr>
        <w:tabs>
          <w:tab w:val="left" w:pos="284"/>
          <w:tab w:val="left" w:pos="2121"/>
        </w:tabs>
        <w:autoSpaceDE w:val="0"/>
        <w:autoSpaceDN w:val="0"/>
        <w:spacing w:after="120" w:line="360" w:lineRule="auto"/>
        <w:ind w:left="360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Constituição dos Órgãos Socias eleitos e respetiva ata de tomada de posse;</w:t>
      </w:r>
    </w:p>
    <w:p w:rsidR="00DD4BF9" w:rsidRPr="0076208B" w:rsidRDefault="00DD4BF9" w:rsidP="0076208B">
      <w:pPr>
        <w:pStyle w:val="PargrafodaLista"/>
        <w:widowControl w:val="0"/>
        <w:numPr>
          <w:ilvl w:val="0"/>
          <w:numId w:val="7"/>
        </w:numPr>
        <w:tabs>
          <w:tab w:val="left" w:pos="284"/>
          <w:tab w:val="left" w:pos="2121"/>
        </w:tabs>
        <w:autoSpaceDE w:val="0"/>
        <w:autoSpaceDN w:val="0"/>
        <w:spacing w:after="120" w:line="360" w:lineRule="auto"/>
        <w:ind w:left="360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Estatutos da Entidade publicados em Diário da República</w:t>
      </w:r>
      <w:r w:rsidR="00841A06">
        <w:rPr>
          <w:rFonts w:ascii="Verdana" w:hAnsi="Verdana"/>
          <w:sz w:val="20"/>
          <w:szCs w:val="20"/>
        </w:rPr>
        <w:t>;</w:t>
      </w:r>
      <w:bookmarkStart w:id="0" w:name="_GoBack"/>
      <w:bookmarkEnd w:id="0"/>
    </w:p>
    <w:p w:rsidR="00DD4BF9" w:rsidRDefault="00841A06" w:rsidP="0076208B">
      <w:pPr>
        <w:pStyle w:val="PargrafodaLista"/>
        <w:widowControl w:val="0"/>
        <w:numPr>
          <w:ilvl w:val="0"/>
          <w:numId w:val="7"/>
        </w:numPr>
        <w:tabs>
          <w:tab w:val="left" w:pos="284"/>
          <w:tab w:val="left" w:pos="2121"/>
        </w:tabs>
        <w:autoSpaceDE w:val="0"/>
        <w:autoSpaceDN w:val="0"/>
        <w:spacing w:after="120" w:line="360" w:lineRule="auto"/>
        <w:ind w:left="360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Apresentação de 3 orçamentos, se aplicável.</w:t>
      </w:r>
    </w:p>
    <w:p w:rsidR="00DD4BF9" w:rsidRPr="00976BB0" w:rsidRDefault="00DD4BF9" w:rsidP="00976BB0">
      <w:pPr>
        <w:ind w:firstLine="708"/>
        <w:rPr>
          <w:rFonts w:ascii="Verdana" w:hAnsi="Verdana" w:cs="Arial"/>
          <w:sz w:val="16"/>
          <w:szCs w:val="16"/>
        </w:rPr>
      </w:pPr>
    </w:p>
    <w:sectPr w:rsidR="00DD4BF9" w:rsidRPr="00976BB0" w:rsidSect="00976BB0">
      <w:headerReference w:type="default" r:id="rId10"/>
      <w:footerReference w:type="even" r:id="rId11"/>
      <w:footerReference w:type="default" r:id="rId12"/>
      <w:pgSz w:w="11906" w:h="16838"/>
      <w:pgMar w:top="1418" w:right="849" w:bottom="1418" w:left="1134" w:header="283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4EC7" w:rsidRDefault="00904EC7">
      <w:r>
        <w:separator/>
      </w:r>
    </w:p>
  </w:endnote>
  <w:endnote w:type="continuationSeparator" w:id="0">
    <w:p w:rsidR="00904EC7" w:rsidRDefault="00904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658F" w:rsidRDefault="00960764" w:rsidP="00B41F60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24658F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24658F" w:rsidRDefault="0024658F" w:rsidP="0024658F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134" w:rsidRPr="00BB4134" w:rsidRDefault="0027340E">
    <w:pPr>
      <w:pStyle w:val="Rodap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MOD FES</w:t>
    </w:r>
    <w:r w:rsidR="00F96A16">
      <w:rPr>
        <w:rFonts w:ascii="Arial" w:hAnsi="Arial" w:cs="Arial"/>
        <w:sz w:val="16"/>
        <w:szCs w:val="16"/>
      </w:rPr>
      <w:t>/DI</w:t>
    </w:r>
    <w:r w:rsidR="00FE5311">
      <w:rPr>
        <w:rFonts w:ascii="Arial" w:hAnsi="Arial" w:cs="Arial"/>
        <w:sz w:val="16"/>
        <w:szCs w:val="16"/>
      </w:rPr>
      <w:t>D</w:t>
    </w:r>
    <w:r w:rsidR="00F96A16">
      <w:rPr>
        <w:rFonts w:ascii="Arial" w:hAnsi="Arial" w:cs="Arial"/>
        <w:sz w:val="16"/>
        <w:szCs w:val="16"/>
      </w:rPr>
      <w:t>S</w:t>
    </w:r>
    <w:r w:rsidR="00BB4134">
      <w:rPr>
        <w:rFonts w:ascii="Arial" w:hAnsi="Arial" w:cs="Arial"/>
        <w:sz w:val="16"/>
        <w:szCs w:val="16"/>
      </w:rPr>
      <w:t xml:space="preserve"> – Município de Leiria                                                                                                                                                     </w:t>
    </w:r>
  </w:p>
  <w:p w:rsidR="0024658F" w:rsidRDefault="0024658F" w:rsidP="0024658F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4EC7" w:rsidRDefault="00904EC7">
      <w:r>
        <w:separator/>
      </w:r>
    </w:p>
  </w:footnote>
  <w:footnote w:type="continuationSeparator" w:id="0">
    <w:p w:rsidR="00904EC7" w:rsidRDefault="00904E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4926" w:rsidRDefault="00604926">
    <w:pPr>
      <w:pStyle w:val="Cabealho"/>
    </w:pPr>
  </w:p>
  <w:p w:rsidR="00604926" w:rsidRDefault="0020056E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-3810</wp:posOffset>
              </wp:positionH>
              <wp:positionV relativeFrom="paragraph">
                <wp:posOffset>-39370</wp:posOffset>
              </wp:positionV>
              <wp:extent cx="6227445" cy="746760"/>
              <wp:effectExtent l="0" t="0" r="20955" b="0"/>
              <wp:wrapNone/>
              <wp:docPr id="3" name="Grup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27445" cy="746760"/>
                        <a:chOff x="0" y="0"/>
                        <a:chExt cx="59582" cy="7143"/>
                      </a:xfrm>
                    </wpg:grpSpPr>
                    <wps:wsp>
                      <wps:cNvPr id="4" name="AutoShape 1"/>
                      <wps:cNvCnPr>
                        <a:cxnSpLocks noChangeShapeType="1"/>
                      </wps:cNvCnPr>
                      <wps:spPr bwMode="auto">
                        <a:xfrm>
                          <a:off x="22479" y="6286"/>
                          <a:ext cx="37103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pic:pic xmlns:pic="http://schemas.openxmlformats.org/drawingml/2006/picture">
                      <pic:nvPicPr>
                        <pic:cNvPr id="5" name="Imagem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574" cy="714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4" o:spid="_x0000_s1026" style="position:absolute;margin-left:-.3pt;margin-top:-3.1pt;width:490.35pt;height:58.8pt;z-index:251658240" coordsize="59582,71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" o:spid="_x0000_s1027" type="#_x0000_t32" style="position:absolute;left:22479;top:6286;width:3710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2ChsIAAADaAAAADwAAAGRycy9kb3ducmV2LnhtbESPQYvCMBSE74L/ITzBi2iqyFqrUVQQ&#10;ZG9bRTw+mmdbbF5Kk9buv98sLOxxmJlvmO2+N5XoqHGlZQXzWQSCOLO65FzB7XqexiCcR9ZYWSYF&#10;3+RgvxsOtpho++Yv6lKfiwBhl6CCwvs6kdJlBRl0M1sTB+9pG4M+yCaXusF3gJtKLqLoQxosOSwU&#10;WNOpoOyVtkZBW31Oru3dz7v82K2e8Tp+9A+n1HjUHzYgPPX+P/zXvmgFS/i9Em6A3P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P2ChsIAAADaAAAADwAAAAAAAAAAAAAA&#10;AAChAgAAZHJzL2Rvd25yZXYueG1sUEsFBgAAAAAEAAQA+QAAAJADAAAAAA==&#10;" strokeweight="1p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m 1" o:spid="_x0000_s1028" type="#_x0000_t75" style="position:absolute;width:22574;height:714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iwM0HEAAAA2gAAAA8AAABkcnMvZG93bnJldi54bWxEj0FrwkAUhO8F/8PyBG91Y0Gp0VVEKC2E&#10;glUhentkn0k0+zbsbjXtr3cLQo/DzHzDzJedacSVnK8tKxgNExDEhdU1lwr2u7fnVxA+IGtsLJOC&#10;H/KwXPSe5phqe+Mvum5DKSKEfYoKqhDaVEpfVGTQD21LHL2TdQZDlK6U2uEtwk0jX5JkIg3WHBcq&#10;bGldUXHZfhsF+TH73SQ0zVx+yHHyec67zL0rNeh3qxmIQF34Dz/aH1rBGP6uxBsgF3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iwM0HEAAAA2gAAAA8AAAAAAAAAAAAAAAAA&#10;nwIAAGRycy9kb3ducmV2LnhtbFBLBQYAAAAABAAEAPcAAACQAwAAAAA=&#10;">
                <v:imagedata r:id="rId2" o:title=""/>
                <v:path arrowok="t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E5370"/>
    <w:multiLevelType w:val="hybridMultilevel"/>
    <w:tmpl w:val="77F46DA6"/>
    <w:lvl w:ilvl="0" w:tplc="08160013">
      <w:start w:val="1"/>
      <w:numFmt w:val="upperRoman"/>
      <w:lvlText w:val="%1."/>
      <w:lvlJc w:val="right"/>
      <w:pPr>
        <w:ind w:left="1428" w:hanging="360"/>
      </w:pPr>
    </w:lvl>
    <w:lvl w:ilvl="1" w:tplc="08160019" w:tentative="1">
      <w:start w:val="1"/>
      <w:numFmt w:val="lowerLetter"/>
      <w:lvlText w:val="%2."/>
      <w:lvlJc w:val="left"/>
      <w:pPr>
        <w:ind w:left="2148" w:hanging="360"/>
      </w:pPr>
    </w:lvl>
    <w:lvl w:ilvl="2" w:tplc="0816001B" w:tentative="1">
      <w:start w:val="1"/>
      <w:numFmt w:val="lowerRoman"/>
      <w:lvlText w:val="%3."/>
      <w:lvlJc w:val="right"/>
      <w:pPr>
        <w:ind w:left="2868" w:hanging="180"/>
      </w:pPr>
    </w:lvl>
    <w:lvl w:ilvl="3" w:tplc="0816000F" w:tentative="1">
      <w:start w:val="1"/>
      <w:numFmt w:val="decimal"/>
      <w:lvlText w:val="%4."/>
      <w:lvlJc w:val="left"/>
      <w:pPr>
        <w:ind w:left="3588" w:hanging="360"/>
      </w:pPr>
    </w:lvl>
    <w:lvl w:ilvl="4" w:tplc="08160019" w:tentative="1">
      <w:start w:val="1"/>
      <w:numFmt w:val="lowerLetter"/>
      <w:lvlText w:val="%5."/>
      <w:lvlJc w:val="left"/>
      <w:pPr>
        <w:ind w:left="4308" w:hanging="360"/>
      </w:pPr>
    </w:lvl>
    <w:lvl w:ilvl="5" w:tplc="0816001B" w:tentative="1">
      <w:start w:val="1"/>
      <w:numFmt w:val="lowerRoman"/>
      <w:lvlText w:val="%6."/>
      <w:lvlJc w:val="right"/>
      <w:pPr>
        <w:ind w:left="5028" w:hanging="180"/>
      </w:pPr>
    </w:lvl>
    <w:lvl w:ilvl="6" w:tplc="0816000F" w:tentative="1">
      <w:start w:val="1"/>
      <w:numFmt w:val="decimal"/>
      <w:lvlText w:val="%7."/>
      <w:lvlJc w:val="left"/>
      <w:pPr>
        <w:ind w:left="5748" w:hanging="360"/>
      </w:pPr>
    </w:lvl>
    <w:lvl w:ilvl="7" w:tplc="08160019" w:tentative="1">
      <w:start w:val="1"/>
      <w:numFmt w:val="lowerLetter"/>
      <w:lvlText w:val="%8."/>
      <w:lvlJc w:val="left"/>
      <w:pPr>
        <w:ind w:left="6468" w:hanging="360"/>
      </w:pPr>
    </w:lvl>
    <w:lvl w:ilvl="8" w:tplc="08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E9D4551"/>
    <w:multiLevelType w:val="hybridMultilevel"/>
    <w:tmpl w:val="3A308F9A"/>
    <w:lvl w:ilvl="0" w:tplc="DFF69150">
      <w:start w:val="1"/>
      <w:numFmt w:val="upperRoman"/>
      <w:lvlText w:val="%1."/>
      <w:lvlJc w:val="right"/>
      <w:pPr>
        <w:ind w:left="360" w:hanging="360"/>
      </w:pPr>
      <w:rPr>
        <w:rFonts w:ascii="Verdana" w:hAnsi="Verdana" w:hint="default"/>
        <w:b/>
        <w:sz w:val="18"/>
        <w:szCs w:val="18"/>
      </w:rPr>
    </w:lvl>
    <w:lvl w:ilvl="1" w:tplc="08160019">
      <w:start w:val="1"/>
      <w:numFmt w:val="lowerLetter"/>
      <w:lvlText w:val="%2."/>
      <w:lvlJc w:val="left"/>
      <w:pPr>
        <w:ind w:left="1800" w:hanging="360"/>
      </w:pPr>
    </w:lvl>
    <w:lvl w:ilvl="2" w:tplc="0816001B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A857B8"/>
    <w:multiLevelType w:val="multilevel"/>
    <w:tmpl w:val="F3CEA8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3">
    <w:nsid w:val="1BAC529B"/>
    <w:multiLevelType w:val="multilevel"/>
    <w:tmpl w:val="0816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4">
    <w:nsid w:val="1DD108EB"/>
    <w:multiLevelType w:val="hybridMultilevel"/>
    <w:tmpl w:val="95BA7B78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221815"/>
    <w:multiLevelType w:val="hybridMultilevel"/>
    <w:tmpl w:val="2A4CE928"/>
    <w:lvl w:ilvl="0" w:tplc="08160013">
      <w:start w:val="1"/>
      <w:numFmt w:val="upperRoman"/>
      <w:lvlText w:val="%1."/>
      <w:lvlJc w:val="right"/>
      <w:pPr>
        <w:ind w:left="644" w:hanging="360"/>
      </w:pPr>
    </w:lvl>
    <w:lvl w:ilvl="1" w:tplc="08160019" w:tentative="1">
      <w:start w:val="1"/>
      <w:numFmt w:val="lowerLetter"/>
      <w:lvlText w:val="%2."/>
      <w:lvlJc w:val="left"/>
      <w:pPr>
        <w:ind w:left="1364" w:hanging="360"/>
      </w:pPr>
    </w:lvl>
    <w:lvl w:ilvl="2" w:tplc="0816001B" w:tentative="1">
      <w:start w:val="1"/>
      <w:numFmt w:val="lowerRoman"/>
      <w:lvlText w:val="%3."/>
      <w:lvlJc w:val="right"/>
      <w:pPr>
        <w:ind w:left="2084" w:hanging="180"/>
      </w:pPr>
    </w:lvl>
    <w:lvl w:ilvl="3" w:tplc="0816000F" w:tentative="1">
      <w:start w:val="1"/>
      <w:numFmt w:val="decimal"/>
      <w:lvlText w:val="%4."/>
      <w:lvlJc w:val="left"/>
      <w:pPr>
        <w:ind w:left="2804" w:hanging="360"/>
      </w:pPr>
    </w:lvl>
    <w:lvl w:ilvl="4" w:tplc="08160019" w:tentative="1">
      <w:start w:val="1"/>
      <w:numFmt w:val="lowerLetter"/>
      <w:lvlText w:val="%5."/>
      <w:lvlJc w:val="left"/>
      <w:pPr>
        <w:ind w:left="3524" w:hanging="360"/>
      </w:pPr>
    </w:lvl>
    <w:lvl w:ilvl="5" w:tplc="0816001B" w:tentative="1">
      <w:start w:val="1"/>
      <w:numFmt w:val="lowerRoman"/>
      <w:lvlText w:val="%6."/>
      <w:lvlJc w:val="right"/>
      <w:pPr>
        <w:ind w:left="4244" w:hanging="180"/>
      </w:pPr>
    </w:lvl>
    <w:lvl w:ilvl="6" w:tplc="0816000F" w:tentative="1">
      <w:start w:val="1"/>
      <w:numFmt w:val="decimal"/>
      <w:lvlText w:val="%7."/>
      <w:lvlJc w:val="left"/>
      <w:pPr>
        <w:ind w:left="4964" w:hanging="360"/>
      </w:pPr>
    </w:lvl>
    <w:lvl w:ilvl="7" w:tplc="08160019" w:tentative="1">
      <w:start w:val="1"/>
      <w:numFmt w:val="lowerLetter"/>
      <w:lvlText w:val="%8."/>
      <w:lvlJc w:val="left"/>
      <w:pPr>
        <w:ind w:left="5684" w:hanging="360"/>
      </w:pPr>
    </w:lvl>
    <w:lvl w:ilvl="8" w:tplc="08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3506FE5"/>
    <w:multiLevelType w:val="hybridMultilevel"/>
    <w:tmpl w:val="CAACD808"/>
    <w:lvl w:ilvl="0" w:tplc="08160013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8160019">
      <w:start w:val="1"/>
      <w:numFmt w:val="lowerLetter"/>
      <w:lvlText w:val="%2."/>
      <w:lvlJc w:val="left"/>
      <w:pPr>
        <w:ind w:left="1800" w:hanging="360"/>
      </w:pPr>
    </w:lvl>
    <w:lvl w:ilvl="2" w:tplc="0816001B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8CB25C3"/>
    <w:multiLevelType w:val="hybridMultilevel"/>
    <w:tmpl w:val="D1DEE484"/>
    <w:lvl w:ilvl="0" w:tplc="ADD69036">
      <w:start w:val="1"/>
      <w:numFmt w:val="upperRoman"/>
      <w:lvlText w:val="%1."/>
      <w:lvlJc w:val="right"/>
      <w:pPr>
        <w:ind w:left="360" w:hanging="360"/>
      </w:pPr>
      <w:rPr>
        <w:rFonts w:ascii="Verdana" w:hAnsi="Verdana" w:hint="default"/>
        <w:b/>
        <w:sz w:val="18"/>
        <w:szCs w:val="18"/>
      </w:rPr>
    </w:lvl>
    <w:lvl w:ilvl="1" w:tplc="08160019">
      <w:start w:val="1"/>
      <w:numFmt w:val="lowerLetter"/>
      <w:lvlText w:val="%2."/>
      <w:lvlJc w:val="left"/>
      <w:pPr>
        <w:ind w:left="1800" w:hanging="360"/>
      </w:pPr>
    </w:lvl>
    <w:lvl w:ilvl="2" w:tplc="0816001B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E0E7977"/>
    <w:multiLevelType w:val="hybridMultilevel"/>
    <w:tmpl w:val="274272E0"/>
    <w:lvl w:ilvl="0" w:tplc="9604AB2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C42DAB"/>
    <w:multiLevelType w:val="hybridMultilevel"/>
    <w:tmpl w:val="67CC5FFA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6646BDF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7F73F00"/>
    <w:multiLevelType w:val="hybridMultilevel"/>
    <w:tmpl w:val="25A215DC"/>
    <w:lvl w:ilvl="0" w:tplc="ADD69036">
      <w:start w:val="1"/>
      <w:numFmt w:val="upperRoman"/>
      <w:lvlText w:val="%1."/>
      <w:lvlJc w:val="right"/>
      <w:pPr>
        <w:ind w:left="720" w:hanging="360"/>
      </w:pPr>
      <w:rPr>
        <w:rFonts w:ascii="Verdana" w:hAnsi="Verdana" w:hint="default"/>
        <w:b/>
        <w:sz w:val="18"/>
        <w:szCs w:val="18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983917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400F44EE"/>
    <w:multiLevelType w:val="hybridMultilevel"/>
    <w:tmpl w:val="641AC0B4"/>
    <w:lvl w:ilvl="0" w:tplc="0816000F">
      <w:start w:val="1"/>
      <w:numFmt w:val="decimal"/>
      <w:lvlText w:val="%1."/>
      <w:lvlJc w:val="left"/>
      <w:pPr>
        <w:ind w:left="644" w:hanging="360"/>
      </w:pPr>
    </w:lvl>
    <w:lvl w:ilvl="1" w:tplc="08160019">
      <w:start w:val="1"/>
      <w:numFmt w:val="lowerLetter"/>
      <w:lvlText w:val="%2."/>
      <w:lvlJc w:val="left"/>
      <w:pPr>
        <w:ind w:left="1364" w:hanging="360"/>
      </w:pPr>
    </w:lvl>
    <w:lvl w:ilvl="2" w:tplc="0816001B" w:tentative="1">
      <w:start w:val="1"/>
      <w:numFmt w:val="lowerRoman"/>
      <w:lvlText w:val="%3."/>
      <w:lvlJc w:val="right"/>
      <w:pPr>
        <w:ind w:left="2084" w:hanging="180"/>
      </w:pPr>
    </w:lvl>
    <w:lvl w:ilvl="3" w:tplc="0816000F" w:tentative="1">
      <w:start w:val="1"/>
      <w:numFmt w:val="decimal"/>
      <w:lvlText w:val="%4."/>
      <w:lvlJc w:val="left"/>
      <w:pPr>
        <w:ind w:left="2804" w:hanging="360"/>
      </w:pPr>
    </w:lvl>
    <w:lvl w:ilvl="4" w:tplc="08160019" w:tentative="1">
      <w:start w:val="1"/>
      <w:numFmt w:val="lowerLetter"/>
      <w:lvlText w:val="%5."/>
      <w:lvlJc w:val="left"/>
      <w:pPr>
        <w:ind w:left="3524" w:hanging="360"/>
      </w:pPr>
    </w:lvl>
    <w:lvl w:ilvl="5" w:tplc="0816001B" w:tentative="1">
      <w:start w:val="1"/>
      <w:numFmt w:val="lowerRoman"/>
      <w:lvlText w:val="%6."/>
      <w:lvlJc w:val="right"/>
      <w:pPr>
        <w:ind w:left="4244" w:hanging="180"/>
      </w:pPr>
    </w:lvl>
    <w:lvl w:ilvl="6" w:tplc="0816000F" w:tentative="1">
      <w:start w:val="1"/>
      <w:numFmt w:val="decimal"/>
      <w:lvlText w:val="%7."/>
      <w:lvlJc w:val="left"/>
      <w:pPr>
        <w:ind w:left="4964" w:hanging="360"/>
      </w:pPr>
    </w:lvl>
    <w:lvl w:ilvl="7" w:tplc="08160019" w:tentative="1">
      <w:start w:val="1"/>
      <w:numFmt w:val="lowerLetter"/>
      <w:lvlText w:val="%8."/>
      <w:lvlJc w:val="left"/>
      <w:pPr>
        <w:ind w:left="5684" w:hanging="360"/>
      </w:pPr>
    </w:lvl>
    <w:lvl w:ilvl="8" w:tplc="08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42D82ACF"/>
    <w:multiLevelType w:val="hybridMultilevel"/>
    <w:tmpl w:val="1176568A"/>
    <w:lvl w:ilvl="0" w:tplc="08160013">
      <w:start w:val="1"/>
      <w:numFmt w:val="upperRoman"/>
      <w:lvlText w:val="%1."/>
      <w:lvlJc w:val="righ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0741C8"/>
    <w:multiLevelType w:val="hybridMultilevel"/>
    <w:tmpl w:val="C816ADF8"/>
    <w:lvl w:ilvl="0" w:tplc="08160013">
      <w:start w:val="1"/>
      <w:numFmt w:val="upperRoman"/>
      <w:lvlText w:val="%1."/>
      <w:lvlJc w:val="righ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FD26AE"/>
    <w:multiLevelType w:val="hybridMultilevel"/>
    <w:tmpl w:val="A2F03C20"/>
    <w:lvl w:ilvl="0" w:tplc="ADD69036">
      <w:start w:val="1"/>
      <w:numFmt w:val="upperRoman"/>
      <w:lvlText w:val="%1."/>
      <w:lvlJc w:val="right"/>
      <w:pPr>
        <w:ind w:left="502" w:hanging="360"/>
      </w:pPr>
      <w:rPr>
        <w:rFonts w:ascii="Verdana" w:hAnsi="Verdana" w:hint="default"/>
        <w:b/>
        <w:sz w:val="18"/>
        <w:szCs w:val="18"/>
      </w:rPr>
    </w:lvl>
    <w:lvl w:ilvl="1" w:tplc="08160019" w:tentative="1">
      <w:start w:val="1"/>
      <w:numFmt w:val="lowerLetter"/>
      <w:lvlText w:val="%2."/>
      <w:lvlJc w:val="left"/>
      <w:pPr>
        <w:ind w:left="1222" w:hanging="360"/>
      </w:pPr>
    </w:lvl>
    <w:lvl w:ilvl="2" w:tplc="0816001B" w:tentative="1">
      <w:start w:val="1"/>
      <w:numFmt w:val="lowerRoman"/>
      <w:lvlText w:val="%3."/>
      <w:lvlJc w:val="right"/>
      <w:pPr>
        <w:ind w:left="1942" w:hanging="180"/>
      </w:pPr>
    </w:lvl>
    <w:lvl w:ilvl="3" w:tplc="0816000F" w:tentative="1">
      <w:start w:val="1"/>
      <w:numFmt w:val="decimal"/>
      <w:lvlText w:val="%4."/>
      <w:lvlJc w:val="left"/>
      <w:pPr>
        <w:ind w:left="2662" w:hanging="360"/>
      </w:pPr>
    </w:lvl>
    <w:lvl w:ilvl="4" w:tplc="08160019" w:tentative="1">
      <w:start w:val="1"/>
      <w:numFmt w:val="lowerLetter"/>
      <w:lvlText w:val="%5."/>
      <w:lvlJc w:val="left"/>
      <w:pPr>
        <w:ind w:left="3382" w:hanging="360"/>
      </w:pPr>
    </w:lvl>
    <w:lvl w:ilvl="5" w:tplc="0816001B" w:tentative="1">
      <w:start w:val="1"/>
      <w:numFmt w:val="lowerRoman"/>
      <w:lvlText w:val="%6."/>
      <w:lvlJc w:val="right"/>
      <w:pPr>
        <w:ind w:left="4102" w:hanging="180"/>
      </w:pPr>
    </w:lvl>
    <w:lvl w:ilvl="6" w:tplc="0816000F" w:tentative="1">
      <w:start w:val="1"/>
      <w:numFmt w:val="decimal"/>
      <w:lvlText w:val="%7."/>
      <w:lvlJc w:val="left"/>
      <w:pPr>
        <w:ind w:left="4822" w:hanging="360"/>
      </w:pPr>
    </w:lvl>
    <w:lvl w:ilvl="7" w:tplc="08160019" w:tentative="1">
      <w:start w:val="1"/>
      <w:numFmt w:val="lowerLetter"/>
      <w:lvlText w:val="%8."/>
      <w:lvlJc w:val="left"/>
      <w:pPr>
        <w:ind w:left="5542" w:hanging="360"/>
      </w:pPr>
    </w:lvl>
    <w:lvl w:ilvl="8" w:tplc="08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4D6A1028"/>
    <w:multiLevelType w:val="hybridMultilevel"/>
    <w:tmpl w:val="3A308F9A"/>
    <w:lvl w:ilvl="0" w:tplc="DFF69150">
      <w:start w:val="1"/>
      <w:numFmt w:val="upperRoman"/>
      <w:lvlText w:val="%1."/>
      <w:lvlJc w:val="right"/>
      <w:pPr>
        <w:ind w:left="360" w:hanging="360"/>
      </w:pPr>
      <w:rPr>
        <w:rFonts w:ascii="Verdana" w:hAnsi="Verdana" w:hint="default"/>
        <w:b/>
        <w:sz w:val="18"/>
        <w:szCs w:val="18"/>
      </w:rPr>
    </w:lvl>
    <w:lvl w:ilvl="1" w:tplc="08160019">
      <w:start w:val="1"/>
      <w:numFmt w:val="lowerLetter"/>
      <w:lvlText w:val="%2."/>
      <w:lvlJc w:val="left"/>
      <w:pPr>
        <w:ind w:left="1800" w:hanging="360"/>
      </w:pPr>
    </w:lvl>
    <w:lvl w:ilvl="2" w:tplc="0816001B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F471770"/>
    <w:multiLevelType w:val="hybridMultilevel"/>
    <w:tmpl w:val="0A4AFA22"/>
    <w:lvl w:ilvl="0" w:tplc="A0A0C214">
      <w:start w:val="1"/>
      <w:numFmt w:val="upperRoman"/>
      <w:lvlText w:val="%1."/>
      <w:lvlJc w:val="right"/>
      <w:pPr>
        <w:ind w:left="360" w:hanging="360"/>
      </w:pPr>
      <w:rPr>
        <w:b/>
        <w:sz w:val="18"/>
        <w:szCs w:val="18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FFE12DA"/>
    <w:multiLevelType w:val="hybridMultilevel"/>
    <w:tmpl w:val="EC1CA6E4"/>
    <w:lvl w:ilvl="0" w:tplc="2CCE535C">
      <w:start w:val="1"/>
      <w:numFmt w:val="decimal"/>
      <w:lvlText w:val="%1."/>
      <w:lvlJc w:val="left"/>
      <w:pPr>
        <w:ind w:left="1760" w:hanging="360"/>
      </w:pPr>
      <w:rPr>
        <w:rFonts w:ascii="Verdana" w:eastAsia="Verdana" w:hAnsi="Verdana" w:cs="Verdana" w:hint="default"/>
        <w:w w:val="100"/>
        <w:sz w:val="16"/>
        <w:szCs w:val="16"/>
        <w:lang w:val="pt-PT" w:eastAsia="pt-PT" w:bidi="pt-PT"/>
      </w:rPr>
    </w:lvl>
    <w:lvl w:ilvl="1" w:tplc="43D6D1F2">
      <w:start w:val="1"/>
      <w:numFmt w:val="lowerLetter"/>
      <w:lvlText w:val="%2)"/>
      <w:lvlJc w:val="left"/>
      <w:pPr>
        <w:ind w:left="2120" w:hanging="360"/>
      </w:pPr>
      <w:rPr>
        <w:rFonts w:ascii="Verdana" w:eastAsia="Verdana" w:hAnsi="Verdana" w:cs="Verdana" w:hint="default"/>
        <w:spacing w:val="-1"/>
        <w:w w:val="100"/>
        <w:sz w:val="16"/>
        <w:szCs w:val="16"/>
        <w:lang w:val="pt-PT" w:eastAsia="pt-PT" w:bidi="pt-PT"/>
      </w:rPr>
    </w:lvl>
    <w:lvl w:ilvl="2" w:tplc="EF7885CA">
      <w:numFmt w:val="bullet"/>
      <w:lvlText w:val="•"/>
      <w:lvlJc w:val="left"/>
      <w:pPr>
        <w:ind w:left="3054" w:hanging="360"/>
      </w:pPr>
      <w:rPr>
        <w:rFonts w:hint="default"/>
        <w:lang w:val="pt-PT" w:eastAsia="pt-PT" w:bidi="pt-PT"/>
      </w:rPr>
    </w:lvl>
    <w:lvl w:ilvl="3" w:tplc="3D9CDA64">
      <w:numFmt w:val="bullet"/>
      <w:lvlText w:val="•"/>
      <w:lvlJc w:val="left"/>
      <w:pPr>
        <w:ind w:left="3988" w:hanging="360"/>
      </w:pPr>
      <w:rPr>
        <w:rFonts w:hint="default"/>
        <w:lang w:val="pt-PT" w:eastAsia="pt-PT" w:bidi="pt-PT"/>
      </w:rPr>
    </w:lvl>
    <w:lvl w:ilvl="4" w:tplc="B8F407DE">
      <w:numFmt w:val="bullet"/>
      <w:lvlText w:val="•"/>
      <w:lvlJc w:val="left"/>
      <w:pPr>
        <w:ind w:left="4922" w:hanging="360"/>
      </w:pPr>
      <w:rPr>
        <w:rFonts w:hint="default"/>
        <w:lang w:val="pt-PT" w:eastAsia="pt-PT" w:bidi="pt-PT"/>
      </w:rPr>
    </w:lvl>
    <w:lvl w:ilvl="5" w:tplc="4F026D34">
      <w:numFmt w:val="bullet"/>
      <w:lvlText w:val="•"/>
      <w:lvlJc w:val="left"/>
      <w:pPr>
        <w:ind w:left="5856" w:hanging="360"/>
      </w:pPr>
      <w:rPr>
        <w:rFonts w:hint="default"/>
        <w:lang w:val="pt-PT" w:eastAsia="pt-PT" w:bidi="pt-PT"/>
      </w:rPr>
    </w:lvl>
    <w:lvl w:ilvl="6" w:tplc="ED266B56">
      <w:numFmt w:val="bullet"/>
      <w:lvlText w:val="•"/>
      <w:lvlJc w:val="left"/>
      <w:pPr>
        <w:ind w:left="6790" w:hanging="360"/>
      </w:pPr>
      <w:rPr>
        <w:rFonts w:hint="default"/>
        <w:lang w:val="pt-PT" w:eastAsia="pt-PT" w:bidi="pt-PT"/>
      </w:rPr>
    </w:lvl>
    <w:lvl w:ilvl="7" w:tplc="3982BF8C">
      <w:numFmt w:val="bullet"/>
      <w:lvlText w:val="•"/>
      <w:lvlJc w:val="left"/>
      <w:pPr>
        <w:ind w:left="7724" w:hanging="360"/>
      </w:pPr>
      <w:rPr>
        <w:rFonts w:hint="default"/>
        <w:lang w:val="pt-PT" w:eastAsia="pt-PT" w:bidi="pt-PT"/>
      </w:rPr>
    </w:lvl>
    <w:lvl w:ilvl="8" w:tplc="D38A0CF6">
      <w:numFmt w:val="bullet"/>
      <w:lvlText w:val="•"/>
      <w:lvlJc w:val="left"/>
      <w:pPr>
        <w:ind w:left="8658" w:hanging="360"/>
      </w:pPr>
      <w:rPr>
        <w:rFonts w:hint="default"/>
        <w:lang w:val="pt-PT" w:eastAsia="pt-PT" w:bidi="pt-PT"/>
      </w:rPr>
    </w:lvl>
  </w:abstractNum>
  <w:abstractNum w:abstractNumId="20">
    <w:nsid w:val="531E7E07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72C745A"/>
    <w:multiLevelType w:val="hybridMultilevel"/>
    <w:tmpl w:val="DAEAD230"/>
    <w:lvl w:ilvl="0" w:tplc="ADD69036">
      <w:start w:val="1"/>
      <w:numFmt w:val="upperRoman"/>
      <w:lvlText w:val="%1."/>
      <w:lvlJc w:val="right"/>
      <w:pPr>
        <w:ind w:left="360" w:hanging="360"/>
      </w:pPr>
      <w:rPr>
        <w:rFonts w:ascii="Verdana" w:hAnsi="Verdana" w:hint="default"/>
        <w:b/>
        <w:sz w:val="18"/>
        <w:szCs w:val="18"/>
      </w:rPr>
    </w:lvl>
    <w:lvl w:ilvl="1" w:tplc="08160019">
      <w:start w:val="1"/>
      <w:numFmt w:val="lowerLetter"/>
      <w:lvlText w:val="%2."/>
      <w:lvlJc w:val="left"/>
      <w:pPr>
        <w:ind w:left="1800" w:hanging="360"/>
      </w:pPr>
    </w:lvl>
    <w:lvl w:ilvl="2" w:tplc="0816001B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B2E3DC1"/>
    <w:multiLevelType w:val="hybridMultilevel"/>
    <w:tmpl w:val="C75CD10E"/>
    <w:lvl w:ilvl="0" w:tplc="3D8C8A4E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0393B39"/>
    <w:multiLevelType w:val="multilevel"/>
    <w:tmpl w:val="0816001F"/>
    <w:lvl w:ilvl="0">
      <w:start w:val="1"/>
      <w:numFmt w:val="decimal"/>
      <w:lvlText w:val="%1."/>
      <w:lvlJc w:val="left"/>
      <w:pPr>
        <w:ind w:left="1776" w:hanging="360"/>
      </w:pPr>
    </w:lvl>
    <w:lvl w:ilvl="1">
      <w:start w:val="1"/>
      <w:numFmt w:val="decimal"/>
      <w:lvlText w:val="%1.%2."/>
      <w:lvlJc w:val="left"/>
      <w:pPr>
        <w:ind w:left="2208" w:hanging="432"/>
      </w:pPr>
    </w:lvl>
    <w:lvl w:ilvl="2">
      <w:start w:val="1"/>
      <w:numFmt w:val="decimal"/>
      <w:lvlText w:val="%1.%2.%3."/>
      <w:lvlJc w:val="left"/>
      <w:pPr>
        <w:ind w:left="2640" w:hanging="504"/>
      </w:pPr>
    </w:lvl>
    <w:lvl w:ilvl="3">
      <w:start w:val="1"/>
      <w:numFmt w:val="decimal"/>
      <w:lvlText w:val="%1.%2.%3.%4."/>
      <w:lvlJc w:val="left"/>
      <w:pPr>
        <w:ind w:left="3144" w:hanging="648"/>
      </w:pPr>
    </w:lvl>
    <w:lvl w:ilvl="4">
      <w:start w:val="1"/>
      <w:numFmt w:val="decimal"/>
      <w:lvlText w:val="%1.%2.%3.%4.%5."/>
      <w:lvlJc w:val="left"/>
      <w:pPr>
        <w:ind w:left="3648" w:hanging="792"/>
      </w:pPr>
    </w:lvl>
    <w:lvl w:ilvl="5">
      <w:start w:val="1"/>
      <w:numFmt w:val="decimal"/>
      <w:lvlText w:val="%1.%2.%3.%4.%5.%6."/>
      <w:lvlJc w:val="left"/>
      <w:pPr>
        <w:ind w:left="4152" w:hanging="936"/>
      </w:pPr>
    </w:lvl>
    <w:lvl w:ilvl="6">
      <w:start w:val="1"/>
      <w:numFmt w:val="decimal"/>
      <w:lvlText w:val="%1.%2.%3.%4.%5.%6.%7."/>
      <w:lvlJc w:val="left"/>
      <w:pPr>
        <w:ind w:left="4656" w:hanging="1080"/>
      </w:pPr>
    </w:lvl>
    <w:lvl w:ilvl="7">
      <w:start w:val="1"/>
      <w:numFmt w:val="decimal"/>
      <w:lvlText w:val="%1.%2.%3.%4.%5.%6.%7.%8."/>
      <w:lvlJc w:val="left"/>
      <w:pPr>
        <w:ind w:left="5160" w:hanging="1224"/>
      </w:pPr>
    </w:lvl>
    <w:lvl w:ilvl="8">
      <w:start w:val="1"/>
      <w:numFmt w:val="decimal"/>
      <w:lvlText w:val="%1.%2.%3.%4.%5.%6.%7.%8.%9."/>
      <w:lvlJc w:val="left"/>
      <w:pPr>
        <w:ind w:left="5736" w:hanging="1440"/>
      </w:pPr>
    </w:lvl>
  </w:abstractNum>
  <w:abstractNum w:abstractNumId="24">
    <w:nsid w:val="645E3FC6"/>
    <w:multiLevelType w:val="hybridMultilevel"/>
    <w:tmpl w:val="C7604342"/>
    <w:lvl w:ilvl="0" w:tplc="ADD69036">
      <w:start w:val="1"/>
      <w:numFmt w:val="upperRoman"/>
      <w:lvlText w:val="%1."/>
      <w:lvlJc w:val="right"/>
      <w:pPr>
        <w:ind w:left="360" w:hanging="360"/>
      </w:pPr>
      <w:rPr>
        <w:rFonts w:ascii="Verdana" w:hAnsi="Verdana" w:hint="default"/>
        <w:b/>
        <w:sz w:val="18"/>
        <w:szCs w:val="18"/>
      </w:rPr>
    </w:lvl>
    <w:lvl w:ilvl="1" w:tplc="08160019">
      <w:start w:val="1"/>
      <w:numFmt w:val="lowerLetter"/>
      <w:lvlText w:val="%2."/>
      <w:lvlJc w:val="left"/>
      <w:pPr>
        <w:ind w:left="1800" w:hanging="360"/>
      </w:pPr>
    </w:lvl>
    <w:lvl w:ilvl="2" w:tplc="0816001B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7503DD5"/>
    <w:multiLevelType w:val="hybridMultilevel"/>
    <w:tmpl w:val="ADF6476A"/>
    <w:lvl w:ilvl="0" w:tplc="3D8C8A4E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7574C15"/>
    <w:multiLevelType w:val="multilevel"/>
    <w:tmpl w:val="F3CEA8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27">
    <w:nsid w:val="6A6D2F69"/>
    <w:multiLevelType w:val="hybridMultilevel"/>
    <w:tmpl w:val="2C10D402"/>
    <w:lvl w:ilvl="0" w:tplc="08160013">
      <w:start w:val="1"/>
      <w:numFmt w:val="upperRoman"/>
      <w:lvlText w:val="%1."/>
      <w:lvlJc w:val="righ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182423"/>
    <w:multiLevelType w:val="hybridMultilevel"/>
    <w:tmpl w:val="3134FCC4"/>
    <w:lvl w:ilvl="0" w:tplc="9604AB24">
      <w:start w:val="1"/>
      <w:numFmt w:val="bullet"/>
      <w:lvlText w:val="□"/>
      <w:lvlJc w:val="left"/>
      <w:pPr>
        <w:ind w:left="643" w:hanging="360"/>
      </w:pPr>
      <w:rPr>
        <w:rFonts w:ascii="Courier New" w:hAnsi="Courier New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88658F"/>
    <w:multiLevelType w:val="hybridMultilevel"/>
    <w:tmpl w:val="BE125600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9D6D70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78971B23"/>
    <w:multiLevelType w:val="hybridMultilevel"/>
    <w:tmpl w:val="8E667E4E"/>
    <w:lvl w:ilvl="0" w:tplc="0816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CD1874"/>
    <w:multiLevelType w:val="multilevel"/>
    <w:tmpl w:val="840E87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3">
    <w:nsid w:val="79FC0F5C"/>
    <w:multiLevelType w:val="hybridMultilevel"/>
    <w:tmpl w:val="3AC88670"/>
    <w:lvl w:ilvl="0" w:tplc="E598B4CC">
      <w:start w:val="1"/>
      <w:numFmt w:val="bullet"/>
      <w:lvlText w:val="□"/>
      <w:lvlJc w:val="left"/>
      <w:pPr>
        <w:ind w:left="720" w:hanging="360"/>
      </w:pPr>
      <w:rPr>
        <w:rFonts w:ascii="Verdana" w:hAnsi="Verdana" w:hint="default"/>
        <w:sz w:val="24"/>
        <w:szCs w:val="24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9D1C6F"/>
    <w:multiLevelType w:val="multilevel"/>
    <w:tmpl w:val="F306DC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5">
    <w:nsid w:val="7D06260F"/>
    <w:multiLevelType w:val="hybridMultilevel"/>
    <w:tmpl w:val="9FE6D016"/>
    <w:lvl w:ilvl="0" w:tplc="5652047C">
      <w:start w:val="1"/>
      <w:numFmt w:val="decimal"/>
      <w:lvlText w:val="%1."/>
      <w:lvlJc w:val="left"/>
      <w:pPr>
        <w:ind w:left="1400" w:hanging="360"/>
      </w:pPr>
      <w:rPr>
        <w:rFonts w:ascii="Verdana" w:eastAsia="Verdana" w:hAnsi="Verdana" w:cs="Verdana" w:hint="default"/>
        <w:w w:val="100"/>
        <w:sz w:val="16"/>
        <w:szCs w:val="16"/>
        <w:lang w:val="pt-PT" w:eastAsia="pt-PT" w:bidi="pt-PT"/>
      </w:rPr>
    </w:lvl>
    <w:lvl w:ilvl="1" w:tplc="84C84F14">
      <w:numFmt w:val="bullet"/>
      <w:lvlText w:val="•"/>
      <w:lvlJc w:val="left"/>
      <w:pPr>
        <w:ind w:left="2312" w:hanging="360"/>
      </w:pPr>
      <w:rPr>
        <w:rFonts w:hint="default"/>
        <w:lang w:val="pt-PT" w:eastAsia="pt-PT" w:bidi="pt-PT"/>
      </w:rPr>
    </w:lvl>
    <w:lvl w:ilvl="2" w:tplc="14100810">
      <w:numFmt w:val="bullet"/>
      <w:lvlText w:val="•"/>
      <w:lvlJc w:val="left"/>
      <w:pPr>
        <w:ind w:left="3225" w:hanging="360"/>
      </w:pPr>
      <w:rPr>
        <w:rFonts w:hint="default"/>
        <w:lang w:val="pt-PT" w:eastAsia="pt-PT" w:bidi="pt-PT"/>
      </w:rPr>
    </w:lvl>
    <w:lvl w:ilvl="3" w:tplc="9E361DB0">
      <w:numFmt w:val="bullet"/>
      <w:lvlText w:val="•"/>
      <w:lvlJc w:val="left"/>
      <w:pPr>
        <w:ind w:left="4137" w:hanging="360"/>
      </w:pPr>
      <w:rPr>
        <w:rFonts w:hint="default"/>
        <w:lang w:val="pt-PT" w:eastAsia="pt-PT" w:bidi="pt-PT"/>
      </w:rPr>
    </w:lvl>
    <w:lvl w:ilvl="4" w:tplc="3E047D1A">
      <w:numFmt w:val="bullet"/>
      <w:lvlText w:val="•"/>
      <w:lvlJc w:val="left"/>
      <w:pPr>
        <w:ind w:left="5050" w:hanging="360"/>
      </w:pPr>
      <w:rPr>
        <w:rFonts w:hint="default"/>
        <w:lang w:val="pt-PT" w:eastAsia="pt-PT" w:bidi="pt-PT"/>
      </w:rPr>
    </w:lvl>
    <w:lvl w:ilvl="5" w:tplc="C0225DC8">
      <w:numFmt w:val="bullet"/>
      <w:lvlText w:val="•"/>
      <w:lvlJc w:val="left"/>
      <w:pPr>
        <w:ind w:left="5963" w:hanging="360"/>
      </w:pPr>
      <w:rPr>
        <w:rFonts w:hint="default"/>
        <w:lang w:val="pt-PT" w:eastAsia="pt-PT" w:bidi="pt-PT"/>
      </w:rPr>
    </w:lvl>
    <w:lvl w:ilvl="6" w:tplc="475029A4">
      <w:numFmt w:val="bullet"/>
      <w:lvlText w:val="•"/>
      <w:lvlJc w:val="left"/>
      <w:pPr>
        <w:ind w:left="6875" w:hanging="360"/>
      </w:pPr>
      <w:rPr>
        <w:rFonts w:hint="default"/>
        <w:lang w:val="pt-PT" w:eastAsia="pt-PT" w:bidi="pt-PT"/>
      </w:rPr>
    </w:lvl>
    <w:lvl w:ilvl="7" w:tplc="F7840A68">
      <w:numFmt w:val="bullet"/>
      <w:lvlText w:val="•"/>
      <w:lvlJc w:val="left"/>
      <w:pPr>
        <w:ind w:left="7788" w:hanging="360"/>
      </w:pPr>
      <w:rPr>
        <w:rFonts w:hint="default"/>
        <w:lang w:val="pt-PT" w:eastAsia="pt-PT" w:bidi="pt-PT"/>
      </w:rPr>
    </w:lvl>
    <w:lvl w:ilvl="8" w:tplc="7D7CA524">
      <w:numFmt w:val="bullet"/>
      <w:lvlText w:val="•"/>
      <w:lvlJc w:val="left"/>
      <w:pPr>
        <w:ind w:left="8701" w:hanging="360"/>
      </w:pPr>
      <w:rPr>
        <w:rFonts w:hint="default"/>
        <w:lang w:val="pt-PT" w:eastAsia="pt-PT" w:bidi="pt-PT"/>
      </w:rPr>
    </w:lvl>
  </w:abstractNum>
  <w:num w:numId="1">
    <w:abstractNumId w:val="9"/>
  </w:num>
  <w:num w:numId="2">
    <w:abstractNumId w:val="31"/>
  </w:num>
  <w:num w:numId="3">
    <w:abstractNumId w:val="19"/>
  </w:num>
  <w:num w:numId="4">
    <w:abstractNumId w:val="4"/>
  </w:num>
  <w:num w:numId="5">
    <w:abstractNumId w:val="29"/>
  </w:num>
  <w:num w:numId="6">
    <w:abstractNumId w:val="13"/>
  </w:num>
  <w:num w:numId="7">
    <w:abstractNumId w:val="28"/>
  </w:num>
  <w:num w:numId="8">
    <w:abstractNumId w:val="33"/>
  </w:num>
  <w:num w:numId="9">
    <w:abstractNumId w:val="8"/>
  </w:num>
  <w:num w:numId="10">
    <w:abstractNumId w:val="35"/>
  </w:num>
  <w:num w:numId="11">
    <w:abstractNumId w:val="23"/>
  </w:num>
  <w:num w:numId="12">
    <w:abstractNumId w:val="30"/>
  </w:num>
  <w:num w:numId="13">
    <w:abstractNumId w:val="20"/>
  </w:num>
  <w:num w:numId="14">
    <w:abstractNumId w:val="10"/>
  </w:num>
  <w:num w:numId="15">
    <w:abstractNumId w:val="32"/>
  </w:num>
  <w:num w:numId="16">
    <w:abstractNumId w:val="26"/>
  </w:num>
  <w:num w:numId="17">
    <w:abstractNumId w:val="2"/>
  </w:num>
  <w:num w:numId="18">
    <w:abstractNumId w:val="34"/>
  </w:num>
  <w:num w:numId="19">
    <w:abstractNumId w:val="12"/>
  </w:num>
  <w:num w:numId="20">
    <w:abstractNumId w:val="3"/>
  </w:num>
  <w:num w:numId="21">
    <w:abstractNumId w:val="0"/>
  </w:num>
  <w:num w:numId="22">
    <w:abstractNumId w:val="18"/>
  </w:num>
  <w:num w:numId="23">
    <w:abstractNumId w:val="15"/>
  </w:num>
  <w:num w:numId="24">
    <w:abstractNumId w:val="27"/>
  </w:num>
  <w:num w:numId="25">
    <w:abstractNumId w:val="1"/>
  </w:num>
  <w:num w:numId="26">
    <w:abstractNumId w:val="25"/>
  </w:num>
  <w:num w:numId="27">
    <w:abstractNumId w:val="22"/>
  </w:num>
  <w:num w:numId="28">
    <w:abstractNumId w:val="6"/>
  </w:num>
  <w:num w:numId="29">
    <w:abstractNumId w:val="14"/>
  </w:num>
  <w:num w:numId="30">
    <w:abstractNumId w:val="5"/>
  </w:num>
  <w:num w:numId="31">
    <w:abstractNumId w:val="7"/>
  </w:num>
  <w:num w:numId="32">
    <w:abstractNumId w:val="21"/>
  </w:num>
  <w:num w:numId="33">
    <w:abstractNumId w:val="24"/>
  </w:num>
  <w:num w:numId="34">
    <w:abstractNumId w:val="17"/>
  </w:num>
  <w:num w:numId="35">
    <w:abstractNumId w:val="16"/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E89"/>
    <w:rsid w:val="00013412"/>
    <w:rsid w:val="00053B38"/>
    <w:rsid w:val="000654DC"/>
    <w:rsid w:val="00082B1E"/>
    <w:rsid w:val="0008425D"/>
    <w:rsid w:val="000B3757"/>
    <w:rsid w:val="00136CA6"/>
    <w:rsid w:val="0016018F"/>
    <w:rsid w:val="00162541"/>
    <w:rsid w:val="001628CC"/>
    <w:rsid w:val="00196D6D"/>
    <w:rsid w:val="001A7B48"/>
    <w:rsid w:val="001C2A49"/>
    <w:rsid w:val="001C6E32"/>
    <w:rsid w:val="001C71E5"/>
    <w:rsid w:val="001C7255"/>
    <w:rsid w:val="001D3A3B"/>
    <w:rsid w:val="001F1113"/>
    <w:rsid w:val="0020056E"/>
    <w:rsid w:val="00210FBB"/>
    <w:rsid w:val="002149ED"/>
    <w:rsid w:val="00217B41"/>
    <w:rsid w:val="00232B2E"/>
    <w:rsid w:val="00244E94"/>
    <w:rsid w:val="0024658F"/>
    <w:rsid w:val="00257B3E"/>
    <w:rsid w:val="002651F6"/>
    <w:rsid w:val="00266DA1"/>
    <w:rsid w:val="0027340E"/>
    <w:rsid w:val="002F7DA0"/>
    <w:rsid w:val="0030641D"/>
    <w:rsid w:val="00313203"/>
    <w:rsid w:val="0031666D"/>
    <w:rsid w:val="00322701"/>
    <w:rsid w:val="00330930"/>
    <w:rsid w:val="00355B65"/>
    <w:rsid w:val="00362DAA"/>
    <w:rsid w:val="00372CA6"/>
    <w:rsid w:val="003B0D80"/>
    <w:rsid w:val="003B6992"/>
    <w:rsid w:val="003F106A"/>
    <w:rsid w:val="00411112"/>
    <w:rsid w:val="0042366F"/>
    <w:rsid w:val="0045021D"/>
    <w:rsid w:val="0046371F"/>
    <w:rsid w:val="00467E89"/>
    <w:rsid w:val="00472D21"/>
    <w:rsid w:val="004750EC"/>
    <w:rsid w:val="004A3A16"/>
    <w:rsid w:val="004B565B"/>
    <w:rsid w:val="004E1CD4"/>
    <w:rsid w:val="0052202F"/>
    <w:rsid w:val="00530E67"/>
    <w:rsid w:val="00542B22"/>
    <w:rsid w:val="00561506"/>
    <w:rsid w:val="00572749"/>
    <w:rsid w:val="00581651"/>
    <w:rsid w:val="005A4B67"/>
    <w:rsid w:val="005A7414"/>
    <w:rsid w:val="005B4871"/>
    <w:rsid w:val="005B492E"/>
    <w:rsid w:val="005B729F"/>
    <w:rsid w:val="005E5D1E"/>
    <w:rsid w:val="00604926"/>
    <w:rsid w:val="0062429B"/>
    <w:rsid w:val="006403E5"/>
    <w:rsid w:val="006536EB"/>
    <w:rsid w:val="00686353"/>
    <w:rsid w:val="00690378"/>
    <w:rsid w:val="006B689C"/>
    <w:rsid w:val="006D51EE"/>
    <w:rsid w:val="006D77DC"/>
    <w:rsid w:val="006E11EB"/>
    <w:rsid w:val="007403AE"/>
    <w:rsid w:val="0076208B"/>
    <w:rsid w:val="00763D97"/>
    <w:rsid w:val="00764F97"/>
    <w:rsid w:val="007968C4"/>
    <w:rsid w:val="007A782E"/>
    <w:rsid w:val="007D019C"/>
    <w:rsid w:val="007E4491"/>
    <w:rsid w:val="0082436E"/>
    <w:rsid w:val="00827045"/>
    <w:rsid w:val="00830561"/>
    <w:rsid w:val="00841A06"/>
    <w:rsid w:val="008447BE"/>
    <w:rsid w:val="00845018"/>
    <w:rsid w:val="00854339"/>
    <w:rsid w:val="00864283"/>
    <w:rsid w:val="00866B93"/>
    <w:rsid w:val="008704E1"/>
    <w:rsid w:val="008B69AE"/>
    <w:rsid w:val="00904EC7"/>
    <w:rsid w:val="00905C06"/>
    <w:rsid w:val="00907E0F"/>
    <w:rsid w:val="009209F4"/>
    <w:rsid w:val="00920F5D"/>
    <w:rsid w:val="0095266E"/>
    <w:rsid w:val="00960764"/>
    <w:rsid w:val="00960A72"/>
    <w:rsid w:val="00970C3C"/>
    <w:rsid w:val="00976BB0"/>
    <w:rsid w:val="00991153"/>
    <w:rsid w:val="009A20E0"/>
    <w:rsid w:val="009B206C"/>
    <w:rsid w:val="009D2F6D"/>
    <w:rsid w:val="009E1CB4"/>
    <w:rsid w:val="009F33FE"/>
    <w:rsid w:val="00A30213"/>
    <w:rsid w:val="00A642B1"/>
    <w:rsid w:val="00A70FD2"/>
    <w:rsid w:val="00A71B1A"/>
    <w:rsid w:val="00A74EA3"/>
    <w:rsid w:val="00A924C3"/>
    <w:rsid w:val="00A957A9"/>
    <w:rsid w:val="00AA74D3"/>
    <w:rsid w:val="00AC4848"/>
    <w:rsid w:val="00AD1942"/>
    <w:rsid w:val="00AF4321"/>
    <w:rsid w:val="00B03D34"/>
    <w:rsid w:val="00B04DCB"/>
    <w:rsid w:val="00B40E9E"/>
    <w:rsid w:val="00B41F60"/>
    <w:rsid w:val="00B437E5"/>
    <w:rsid w:val="00B51E17"/>
    <w:rsid w:val="00B810C8"/>
    <w:rsid w:val="00B83787"/>
    <w:rsid w:val="00B930BE"/>
    <w:rsid w:val="00BB4134"/>
    <w:rsid w:val="00BD55CA"/>
    <w:rsid w:val="00BF4947"/>
    <w:rsid w:val="00C02AD0"/>
    <w:rsid w:val="00C03A81"/>
    <w:rsid w:val="00C14CB0"/>
    <w:rsid w:val="00C20936"/>
    <w:rsid w:val="00C23DC0"/>
    <w:rsid w:val="00C45993"/>
    <w:rsid w:val="00C4738D"/>
    <w:rsid w:val="00C76BEF"/>
    <w:rsid w:val="00C8019E"/>
    <w:rsid w:val="00C8686A"/>
    <w:rsid w:val="00C87266"/>
    <w:rsid w:val="00C92D76"/>
    <w:rsid w:val="00CB79A0"/>
    <w:rsid w:val="00D51A8A"/>
    <w:rsid w:val="00D5484F"/>
    <w:rsid w:val="00D62ABD"/>
    <w:rsid w:val="00DB086F"/>
    <w:rsid w:val="00DD4BF9"/>
    <w:rsid w:val="00DF1B2D"/>
    <w:rsid w:val="00E61468"/>
    <w:rsid w:val="00EA7B2A"/>
    <w:rsid w:val="00EC5EAF"/>
    <w:rsid w:val="00ED32F6"/>
    <w:rsid w:val="00F07AA7"/>
    <w:rsid w:val="00F15E9A"/>
    <w:rsid w:val="00F51CDA"/>
    <w:rsid w:val="00F54020"/>
    <w:rsid w:val="00F8402A"/>
    <w:rsid w:val="00F96A16"/>
    <w:rsid w:val="00FB0FA8"/>
    <w:rsid w:val="00FB1C90"/>
    <w:rsid w:val="00FC0EFB"/>
    <w:rsid w:val="00FE5311"/>
    <w:rsid w:val="00FF5AFC"/>
    <w:rsid w:val="00FF5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666D"/>
  </w:style>
  <w:style w:type="paragraph" w:styleId="Cabealho1">
    <w:name w:val="heading 1"/>
    <w:basedOn w:val="Normal"/>
    <w:next w:val="Normal"/>
    <w:link w:val="Cabealho1Carcter"/>
    <w:qFormat/>
    <w:rsid w:val="00467E8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2">
    <w:name w:val="heading 2"/>
    <w:basedOn w:val="Normal"/>
    <w:next w:val="Normal"/>
    <w:qFormat/>
    <w:rsid w:val="0031666D"/>
    <w:pPr>
      <w:keepNext/>
      <w:ind w:left="4536" w:right="-567"/>
      <w:outlineLvl w:val="1"/>
    </w:pPr>
    <w:rPr>
      <w:rFonts w:ascii="Tahoma" w:hAnsi="Tahoma"/>
      <w:b/>
    </w:rPr>
  </w:style>
  <w:style w:type="paragraph" w:styleId="Cabealho6">
    <w:name w:val="heading 6"/>
    <w:basedOn w:val="Normal"/>
    <w:next w:val="Normal"/>
    <w:link w:val="Cabealho6Carcter"/>
    <w:qFormat/>
    <w:rsid w:val="00BF4947"/>
    <w:pPr>
      <w:spacing w:before="240" w:after="60"/>
      <w:outlineLvl w:val="5"/>
    </w:pPr>
    <w:rPr>
      <w:b/>
      <w:bCs/>
      <w:sz w:val="22"/>
      <w:szCs w:val="22"/>
    </w:rPr>
  </w:style>
  <w:style w:type="paragraph" w:styleId="Cabealho7">
    <w:name w:val="heading 7"/>
    <w:basedOn w:val="Normal"/>
    <w:next w:val="Normal"/>
    <w:qFormat/>
    <w:rsid w:val="00BF4947"/>
    <w:pPr>
      <w:spacing w:before="240" w:after="60"/>
      <w:outlineLvl w:val="6"/>
    </w:pPr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rsid w:val="0031666D"/>
    <w:pPr>
      <w:tabs>
        <w:tab w:val="center" w:pos="4320"/>
        <w:tab w:val="right" w:pos="8640"/>
      </w:tabs>
    </w:pPr>
  </w:style>
  <w:style w:type="paragraph" w:styleId="Avanodecorpodetexto2">
    <w:name w:val="Body Text Indent 2"/>
    <w:basedOn w:val="Normal"/>
    <w:rsid w:val="0031666D"/>
    <w:pPr>
      <w:spacing w:line="360" w:lineRule="auto"/>
      <w:ind w:firstLine="270"/>
      <w:jc w:val="both"/>
    </w:pPr>
    <w:rPr>
      <w:rFonts w:ascii="Tahoma" w:hAnsi="Tahoma"/>
    </w:rPr>
  </w:style>
  <w:style w:type="table" w:styleId="Tabelacomgrelha">
    <w:name w:val="Table Grid"/>
    <w:basedOn w:val="Tabelanormal"/>
    <w:rsid w:val="003166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vanodecorpodetexto3">
    <w:name w:val="Body Text Indent 3"/>
    <w:basedOn w:val="Normal"/>
    <w:rsid w:val="0031666D"/>
    <w:pPr>
      <w:spacing w:after="120"/>
      <w:ind w:left="283"/>
    </w:pPr>
    <w:rPr>
      <w:sz w:val="16"/>
      <w:szCs w:val="16"/>
    </w:rPr>
  </w:style>
  <w:style w:type="paragraph" w:styleId="Avanodecorpodetexto">
    <w:name w:val="Body Text Indent"/>
    <w:basedOn w:val="Normal"/>
    <w:rsid w:val="00C76BEF"/>
    <w:pPr>
      <w:spacing w:after="120"/>
      <w:ind w:left="283"/>
    </w:pPr>
  </w:style>
  <w:style w:type="paragraph" w:styleId="Rodap">
    <w:name w:val="footer"/>
    <w:basedOn w:val="Normal"/>
    <w:link w:val="RodapCarcter"/>
    <w:uiPriority w:val="99"/>
    <w:rsid w:val="0024658F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  <w:rsid w:val="0024658F"/>
  </w:style>
  <w:style w:type="paragraph" w:styleId="Textodebalo">
    <w:name w:val="Balloon Text"/>
    <w:basedOn w:val="Normal"/>
    <w:link w:val="TextodebaloCarcter"/>
    <w:rsid w:val="00866B93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866B93"/>
    <w:rPr>
      <w:rFonts w:ascii="Tahoma" w:hAnsi="Tahoma" w:cs="Tahoma"/>
      <w:sz w:val="16"/>
      <w:szCs w:val="16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BB4134"/>
  </w:style>
  <w:style w:type="paragraph" w:styleId="Ttulo">
    <w:name w:val="Title"/>
    <w:basedOn w:val="Normal"/>
    <w:next w:val="Normal"/>
    <w:link w:val="TtuloCarcter"/>
    <w:qFormat/>
    <w:rsid w:val="00467E8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rsid w:val="00467E8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abealho1Carcter">
    <w:name w:val="Cabeçalho 1 Carácter"/>
    <w:basedOn w:val="Tipodeletrapredefinidodopargrafo"/>
    <w:link w:val="Cabealho1"/>
    <w:rsid w:val="00467E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emEspaamento">
    <w:name w:val="No Spacing"/>
    <w:uiPriority w:val="1"/>
    <w:qFormat/>
    <w:rsid w:val="00467E89"/>
  </w:style>
  <w:style w:type="paragraph" w:styleId="PargrafodaLista">
    <w:name w:val="List Paragraph"/>
    <w:basedOn w:val="Normal"/>
    <w:uiPriority w:val="1"/>
    <w:qFormat/>
    <w:rsid w:val="00A957A9"/>
    <w:pPr>
      <w:spacing w:before="120" w:line="312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styleId="Legenda">
    <w:name w:val="caption"/>
    <w:basedOn w:val="Normal"/>
    <w:next w:val="Normal"/>
    <w:unhideWhenUsed/>
    <w:qFormat/>
    <w:rsid w:val="00A70FD2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604926"/>
  </w:style>
  <w:style w:type="character" w:customStyle="1" w:styleId="Cabealho6Carcter">
    <w:name w:val="Cabeçalho 6 Carácter"/>
    <w:basedOn w:val="Tipodeletrapredefinidodopargrafo"/>
    <w:link w:val="Cabealho6"/>
    <w:rsid w:val="00DD4BF9"/>
    <w:rPr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666D"/>
  </w:style>
  <w:style w:type="paragraph" w:styleId="Cabealho1">
    <w:name w:val="heading 1"/>
    <w:basedOn w:val="Normal"/>
    <w:next w:val="Normal"/>
    <w:link w:val="Cabealho1Carcter"/>
    <w:qFormat/>
    <w:rsid w:val="00467E8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2">
    <w:name w:val="heading 2"/>
    <w:basedOn w:val="Normal"/>
    <w:next w:val="Normal"/>
    <w:qFormat/>
    <w:rsid w:val="0031666D"/>
    <w:pPr>
      <w:keepNext/>
      <w:ind w:left="4536" w:right="-567"/>
      <w:outlineLvl w:val="1"/>
    </w:pPr>
    <w:rPr>
      <w:rFonts w:ascii="Tahoma" w:hAnsi="Tahoma"/>
      <w:b/>
    </w:rPr>
  </w:style>
  <w:style w:type="paragraph" w:styleId="Cabealho6">
    <w:name w:val="heading 6"/>
    <w:basedOn w:val="Normal"/>
    <w:next w:val="Normal"/>
    <w:link w:val="Cabealho6Carcter"/>
    <w:qFormat/>
    <w:rsid w:val="00BF4947"/>
    <w:pPr>
      <w:spacing w:before="240" w:after="60"/>
      <w:outlineLvl w:val="5"/>
    </w:pPr>
    <w:rPr>
      <w:b/>
      <w:bCs/>
      <w:sz w:val="22"/>
      <w:szCs w:val="22"/>
    </w:rPr>
  </w:style>
  <w:style w:type="paragraph" w:styleId="Cabealho7">
    <w:name w:val="heading 7"/>
    <w:basedOn w:val="Normal"/>
    <w:next w:val="Normal"/>
    <w:qFormat/>
    <w:rsid w:val="00BF4947"/>
    <w:pPr>
      <w:spacing w:before="240" w:after="60"/>
      <w:outlineLvl w:val="6"/>
    </w:pPr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rsid w:val="0031666D"/>
    <w:pPr>
      <w:tabs>
        <w:tab w:val="center" w:pos="4320"/>
        <w:tab w:val="right" w:pos="8640"/>
      </w:tabs>
    </w:pPr>
  </w:style>
  <w:style w:type="paragraph" w:styleId="Avanodecorpodetexto2">
    <w:name w:val="Body Text Indent 2"/>
    <w:basedOn w:val="Normal"/>
    <w:rsid w:val="0031666D"/>
    <w:pPr>
      <w:spacing w:line="360" w:lineRule="auto"/>
      <w:ind w:firstLine="270"/>
      <w:jc w:val="both"/>
    </w:pPr>
    <w:rPr>
      <w:rFonts w:ascii="Tahoma" w:hAnsi="Tahoma"/>
    </w:rPr>
  </w:style>
  <w:style w:type="table" w:styleId="Tabelacomgrelha">
    <w:name w:val="Table Grid"/>
    <w:basedOn w:val="Tabelanormal"/>
    <w:rsid w:val="003166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vanodecorpodetexto3">
    <w:name w:val="Body Text Indent 3"/>
    <w:basedOn w:val="Normal"/>
    <w:rsid w:val="0031666D"/>
    <w:pPr>
      <w:spacing w:after="120"/>
      <w:ind w:left="283"/>
    </w:pPr>
    <w:rPr>
      <w:sz w:val="16"/>
      <w:szCs w:val="16"/>
    </w:rPr>
  </w:style>
  <w:style w:type="paragraph" w:styleId="Avanodecorpodetexto">
    <w:name w:val="Body Text Indent"/>
    <w:basedOn w:val="Normal"/>
    <w:rsid w:val="00C76BEF"/>
    <w:pPr>
      <w:spacing w:after="120"/>
      <w:ind w:left="283"/>
    </w:pPr>
  </w:style>
  <w:style w:type="paragraph" w:styleId="Rodap">
    <w:name w:val="footer"/>
    <w:basedOn w:val="Normal"/>
    <w:link w:val="RodapCarcter"/>
    <w:uiPriority w:val="99"/>
    <w:rsid w:val="0024658F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  <w:rsid w:val="0024658F"/>
  </w:style>
  <w:style w:type="paragraph" w:styleId="Textodebalo">
    <w:name w:val="Balloon Text"/>
    <w:basedOn w:val="Normal"/>
    <w:link w:val="TextodebaloCarcter"/>
    <w:rsid w:val="00866B93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866B93"/>
    <w:rPr>
      <w:rFonts w:ascii="Tahoma" w:hAnsi="Tahoma" w:cs="Tahoma"/>
      <w:sz w:val="16"/>
      <w:szCs w:val="16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BB4134"/>
  </w:style>
  <w:style w:type="paragraph" w:styleId="Ttulo">
    <w:name w:val="Title"/>
    <w:basedOn w:val="Normal"/>
    <w:next w:val="Normal"/>
    <w:link w:val="TtuloCarcter"/>
    <w:qFormat/>
    <w:rsid w:val="00467E8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rsid w:val="00467E8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abealho1Carcter">
    <w:name w:val="Cabeçalho 1 Carácter"/>
    <w:basedOn w:val="Tipodeletrapredefinidodopargrafo"/>
    <w:link w:val="Cabealho1"/>
    <w:rsid w:val="00467E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emEspaamento">
    <w:name w:val="No Spacing"/>
    <w:uiPriority w:val="1"/>
    <w:qFormat/>
    <w:rsid w:val="00467E89"/>
  </w:style>
  <w:style w:type="paragraph" w:styleId="PargrafodaLista">
    <w:name w:val="List Paragraph"/>
    <w:basedOn w:val="Normal"/>
    <w:uiPriority w:val="1"/>
    <w:qFormat/>
    <w:rsid w:val="00A957A9"/>
    <w:pPr>
      <w:spacing w:before="120" w:line="312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styleId="Legenda">
    <w:name w:val="caption"/>
    <w:basedOn w:val="Normal"/>
    <w:next w:val="Normal"/>
    <w:unhideWhenUsed/>
    <w:qFormat/>
    <w:rsid w:val="00A70FD2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604926"/>
  </w:style>
  <w:style w:type="character" w:customStyle="1" w:styleId="Cabealho6Carcter">
    <w:name w:val="Cabeçalho 6 Carácter"/>
    <w:basedOn w:val="Tipodeletrapredefinidodopargrafo"/>
    <w:link w:val="Cabealho6"/>
    <w:rsid w:val="00DD4BF9"/>
    <w:rPr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andre\Documents\Pastas%20Varias\Medicamentos\Modelo%20%20candidatura%20medicamentos.dotx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867EE-E32F-4E3A-BFEB-F84F7DF5D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 candidatura medicamentos</Template>
  <TotalTime>20</TotalTime>
  <Pages>1</Pages>
  <Words>627</Words>
  <Characters>3386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CMLeiria</Company>
  <LinksUpToDate>false</LinksUpToDate>
  <CharactersWithSpaces>4005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oandre</dc:creator>
  <cp:lastModifiedBy>Ana Valentim</cp:lastModifiedBy>
  <cp:revision>13</cp:revision>
  <cp:lastPrinted>2020-07-07T16:39:00Z</cp:lastPrinted>
  <dcterms:created xsi:type="dcterms:W3CDTF">2020-07-23T08:58:00Z</dcterms:created>
  <dcterms:modified xsi:type="dcterms:W3CDTF">2020-07-23T09:20:00Z</dcterms:modified>
</cp:coreProperties>
</file>